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F88" w:rsidRPr="008C1A60" w:rsidRDefault="000A1F88" w:rsidP="005145E5">
      <w:pPr>
        <w:pStyle w:val="Title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0A1F88" w:rsidRDefault="000A1F88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0A1F88" w:rsidRDefault="000A1F88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0A1F88" w:rsidRPr="008C1A60" w:rsidRDefault="000A1F88" w:rsidP="00666A1F">
      <w:pPr>
        <w:pStyle w:val="Title"/>
      </w:pPr>
    </w:p>
    <w:p w:rsidR="000A1F88" w:rsidRPr="008C1A60" w:rsidRDefault="000A1F88" w:rsidP="00666A1F">
      <w:pPr>
        <w:pStyle w:val="Title"/>
      </w:pPr>
    </w:p>
    <w:p w:rsidR="000A1F88" w:rsidRPr="008C1A60" w:rsidRDefault="000A1F88" w:rsidP="00666A1F">
      <w:pPr>
        <w:pStyle w:val="Title"/>
      </w:pPr>
    </w:p>
    <w:p w:rsidR="000A1F88" w:rsidRPr="008C1A60" w:rsidRDefault="000A1F88" w:rsidP="00666A1F">
      <w:pPr>
        <w:pStyle w:val="Title"/>
      </w:pPr>
    </w:p>
    <w:p w:rsidR="000A1F88" w:rsidRPr="008C1A60" w:rsidRDefault="000A1F88" w:rsidP="00666A1F">
      <w:pPr>
        <w:pStyle w:val="Title"/>
      </w:pPr>
    </w:p>
    <w:p w:rsidR="000A1F88" w:rsidRPr="008C1A60" w:rsidRDefault="000A1F88" w:rsidP="004068C7">
      <w:pPr>
        <w:pStyle w:val="Title"/>
        <w:jc w:val="right"/>
      </w:pPr>
    </w:p>
    <w:p w:rsidR="000A1F88" w:rsidRPr="008C1A60" w:rsidRDefault="000A1F88" w:rsidP="00666A1F">
      <w:pPr>
        <w:pStyle w:val="Title"/>
      </w:pPr>
      <w:r w:rsidRPr="008C1A60">
        <w:t>Российская Федерация</w:t>
      </w:r>
    </w:p>
    <w:p w:rsidR="000A1F88" w:rsidRPr="008C1A60" w:rsidRDefault="000A1F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ХАНТЫ-МАНСИЙСКИЙ АВТОНОМНЫЙ ОКРУГ - ЮГРА</w:t>
      </w:r>
    </w:p>
    <w:p w:rsidR="000A1F88" w:rsidRPr="008C1A60" w:rsidRDefault="000A1F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МУНИЦИПАЛЬНОЕ ОБРАЗОВАНИЕ</w:t>
      </w:r>
    </w:p>
    <w:p w:rsidR="000A1F88" w:rsidRPr="008C1A60" w:rsidRDefault="000A1F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СОВЕТСКИЙ РАЙОН</w:t>
      </w:r>
    </w:p>
    <w:p w:rsidR="000A1F88" w:rsidRPr="008C1A60" w:rsidRDefault="000A1F88" w:rsidP="00666A1F">
      <w:pPr>
        <w:rPr>
          <w:b/>
          <w:bCs/>
          <w:sz w:val="22"/>
          <w:szCs w:val="22"/>
        </w:rPr>
      </w:pP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</w:p>
    <w:p w:rsidR="000A1F88" w:rsidRPr="008C1A60" w:rsidRDefault="000A1F88" w:rsidP="00666A1F">
      <w:pPr>
        <w:pStyle w:val="Heading2"/>
        <w:jc w:val="center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Д У М А</w:t>
      </w:r>
    </w:p>
    <w:p w:rsidR="000A1F88" w:rsidRPr="008C1A60" w:rsidRDefault="000A1F88" w:rsidP="005116F8">
      <w:pPr>
        <w:jc w:val="center"/>
        <w:rPr>
          <w:b/>
          <w:bCs/>
          <w:sz w:val="36"/>
          <w:szCs w:val="36"/>
          <w:u w:val="single"/>
        </w:rPr>
      </w:pPr>
      <w:r w:rsidRPr="008C1A6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0A1F88" w:rsidRPr="008C1A60" w:rsidRDefault="000A1F88" w:rsidP="00666A1F">
      <w:pPr>
        <w:pStyle w:val="Heading1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Решение</w:t>
      </w:r>
    </w:p>
    <w:p w:rsidR="000A1F88" w:rsidRPr="008C1A60" w:rsidRDefault="000A1F88" w:rsidP="00150E77"/>
    <w:p w:rsidR="000A1F88" w:rsidRPr="008C1A60" w:rsidRDefault="000A1F88" w:rsidP="006257FF">
      <w:pPr>
        <w:jc w:val="both"/>
        <w:rPr>
          <w:sz w:val="24"/>
          <w:szCs w:val="24"/>
        </w:rPr>
      </w:pPr>
      <w:r w:rsidRPr="008C1A60">
        <w:rPr>
          <w:sz w:val="24"/>
          <w:szCs w:val="24"/>
        </w:rPr>
        <w:t>от «</w:t>
      </w:r>
      <w:r>
        <w:rPr>
          <w:sz w:val="24"/>
          <w:szCs w:val="24"/>
        </w:rPr>
        <w:t>21</w:t>
      </w:r>
      <w:r w:rsidRPr="008C1A60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июня </w:t>
      </w:r>
      <w:r w:rsidRPr="008C1A60">
        <w:rPr>
          <w:sz w:val="24"/>
          <w:szCs w:val="24"/>
        </w:rPr>
        <w:t>2018 г.</w:t>
      </w:r>
      <w:r w:rsidRPr="008C1A60">
        <w:rPr>
          <w:sz w:val="24"/>
          <w:szCs w:val="24"/>
        </w:rPr>
        <w:tab/>
      </w:r>
      <w:r w:rsidRPr="008C1A60">
        <w:rPr>
          <w:sz w:val="24"/>
          <w:szCs w:val="24"/>
        </w:rPr>
        <w:tab/>
      </w:r>
      <w:r w:rsidRPr="008C1A60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</w:t>
      </w:r>
      <w:r w:rsidRPr="008C1A60">
        <w:rPr>
          <w:sz w:val="24"/>
          <w:szCs w:val="24"/>
        </w:rPr>
        <w:t xml:space="preserve">№ </w:t>
      </w:r>
      <w:r>
        <w:rPr>
          <w:sz w:val="24"/>
          <w:szCs w:val="24"/>
        </w:rPr>
        <w:t>182</w:t>
      </w:r>
    </w:p>
    <w:p w:rsidR="000A1F88" w:rsidRPr="008C1A60" w:rsidRDefault="000A1F88" w:rsidP="00666A1F">
      <w:pPr>
        <w:rPr>
          <w:sz w:val="24"/>
          <w:szCs w:val="24"/>
        </w:rPr>
      </w:pPr>
      <w:r w:rsidRPr="008C1A60">
        <w:rPr>
          <w:sz w:val="24"/>
          <w:szCs w:val="24"/>
        </w:rPr>
        <w:t>г. Советский</w:t>
      </w:r>
    </w:p>
    <w:p w:rsidR="000A1F88" w:rsidRPr="008C1A60" w:rsidRDefault="000A1F88" w:rsidP="00B17139">
      <w:pPr>
        <w:rPr>
          <w:sz w:val="24"/>
          <w:szCs w:val="24"/>
        </w:rPr>
      </w:pPr>
    </w:p>
    <w:p w:rsidR="000A1F88" w:rsidRPr="008C1A60" w:rsidRDefault="000A1F88" w:rsidP="00B17139">
      <w:pPr>
        <w:rPr>
          <w:sz w:val="24"/>
          <w:szCs w:val="24"/>
        </w:rPr>
      </w:pPr>
    </w:p>
    <w:p w:rsidR="000A1F88" w:rsidRPr="008C1A60" w:rsidRDefault="000A1F88" w:rsidP="00B17139">
      <w:pPr>
        <w:rPr>
          <w:sz w:val="24"/>
          <w:szCs w:val="24"/>
        </w:rPr>
      </w:pPr>
    </w:p>
    <w:p w:rsidR="000A1F88" w:rsidRPr="008C1A60" w:rsidRDefault="000A1F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 xml:space="preserve">О внесении изменений и дополнений в решение </w:t>
      </w:r>
    </w:p>
    <w:p w:rsidR="000A1F88" w:rsidRPr="008C1A60" w:rsidRDefault="000A1F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 xml:space="preserve">Думы Советского района от 20.12.2017 № 134 </w:t>
      </w:r>
    </w:p>
    <w:p w:rsidR="000A1F88" w:rsidRPr="008C1A60" w:rsidRDefault="000A1F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 xml:space="preserve">«О бюджете Советского района на 2018 год </w:t>
      </w:r>
    </w:p>
    <w:p w:rsidR="000A1F88" w:rsidRPr="008C1A60" w:rsidRDefault="000A1F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>и на плановый период 2019 и 2020 годов»</w:t>
      </w:r>
    </w:p>
    <w:p w:rsidR="000A1F88" w:rsidRPr="008C1A60" w:rsidRDefault="000A1F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0A1F88" w:rsidRPr="008C1A60" w:rsidRDefault="000A1F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0A1F88" w:rsidRPr="008C1A60" w:rsidRDefault="000A1F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0A1F88" w:rsidRPr="008C1A60" w:rsidRDefault="000A1F88" w:rsidP="00730D4A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0A1F88" w:rsidRPr="008C1A60" w:rsidRDefault="000A1F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0A1F88" w:rsidRPr="008C1A60" w:rsidRDefault="000A1F88" w:rsidP="00730D4A">
      <w:pPr>
        <w:tabs>
          <w:tab w:val="num" w:pos="0"/>
        </w:tabs>
        <w:ind w:firstLine="567"/>
        <w:jc w:val="center"/>
        <w:rPr>
          <w:sz w:val="24"/>
          <w:szCs w:val="24"/>
        </w:rPr>
      </w:pPr>
      <w:r w:rsidRPr="008C1A60">
        <w:rPr>
          <w:sz w:val="24"/>
          <w:szCs w:val="24"/>
        </w:rPr>
        <w:t>Дума Советского района решила:</w:t>
      </w:r>
    </w:p>
    <w:p w:rsidR="000A1F88" w:rsidRPr="008C1A60" w:rsidRDefault="000A1F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0A1F88" w:rsidRPr="008C1A60" w:rsidRDefault="000A1F88" w:rsidP="0094076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 Внести в решение Думы Советского района от 20.12.2017 № 134 «О бюджете Советского района на 2018 год и на плановый период 2019 и 2020 годов» следующие изменения и дополнения:</w:t>
      </w:r>
    </w:p>
    <w:p w:rsidR="000A1F88" w:rsidRPr="008C1A60" w:rsidRDefault="000A1F88" w:rsidP="003810F3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 в статье 1:</w:t>
      </w:r>
    </w:p>
    <w:p w:rsidR="000A1F88" w:rsidRPr="008C1A60" w:rsidRDefault="000A1F88" w:rsidP="004D3B59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1.1.1. подпункт 1 пункта 1 изложить в следующей редакции:</w:t>
      </w:r>
    </w:p>
    <w:p w:rsidR="000A1F88" w:rsidRPr="008C1A60" w:rsidRDefault="000A1F88" w:rsidP="00442FBB">
      <w:pPr>
        <w:pStyle w:val="a1"/>
        <w:spacing w:line="240" w:lineRule="auto"/>
        <w:ind w:firstLine="567"/>
        <w:jc w:val="both"/>
        <w:rPr>
          <w:sz w:val="24"/>
        </w:rPr>
      </w:pPr>
      <w:r w:rsidRPr="008C1A60">
        <w:rPr>
          <w:sz w:val="24"/>
          <w:szCs w:val="24"/>
        </w:rPr>
        <w:t>«</w:t>
      </w:r>
      <w:r w:rsidRPr="008C1A60">
        <w:rPr>
          <w:sz w:val="24"/>
        </w:rPr>
        <w:t>1) прогнозируемый общий объем доходов бюджета Советского района в сумме 4 013 </w:t>
      </w:r>
      <w:r>
        <w:rPr>
          <w:sz w:val="24"/>
        </w:rPr>
        <w:t>572</w:t>
      </w:r>
      <w:r w:rsidRPr="008C1A60">
        <w:rPr>
          <w:sz w:val="24"/>
        </w:rPr>
        <w:t xml:space="preserve"> </w:t>
      </w:r>
      <w:r>
        <w:rPr>
          <w:sz w:val="24"/>
        </w:rPr>
        <w:t>28</w:t>
      </w:r>
      <w:r w:rsidRPr="008C1A60">
        <w:rPr>
          <w:sz w:val="24"/>
        </w:rPr>
        <w:t xml:space="preserve">2 рубля 19 копеек согласно приложению </w:t>
      </w:r>
      <w:r>
        <w:rPr>
          <w:sz w:val="24"/>
        </w:rPr>
        <w:t>3</w:t>
      </w:r>
      <w:r w:rsidRPr="008C1A60">
        <w:rPr>
          <w:sz w:val="24"/>
        </w:rPr>
        <w:t xml:space="preserve"> к настоящему решению;»;</w:t>
      </w:r>
    </w:p>
    <w:p w:rsidR="000A1F88" w:rsidRPr="008C1A60" w:rsidRDefault="000A1F88" w:rsidP="00940765">
      <w:pPr>
        <w:pStyle w:val="a1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1.1.2. в подпункте 2 пункта 1 цифры «3 982 455 314 рублей 31 копейка» заменить цифрами «4 195 096 421 рубль 41 копейка»;</w:t>
      </w:r>
    </w:p>
    <w:p w:rsidR="000A1F88" w:rsidRPr="008C1A60" w:rsidRDefault="000A1F88" w:rsidP="004D1251">
      <w:pPr>
        <w:pStyle w:val="a1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1.1.3. в подпункте 5 пункта 1 цифры «304 300 000 рублей 00 копеек» заменить цифрами «404 300 000 рублей 00 копеек»;</w:t>
      </w:r>
    </w:p>
    <w:p w:rsidR="000A1F88" w:rsidRPr="008C1A60" w:rsidRDefault="000A1F88" w:rsidP="00937011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</w:t>
      </w:r>
      <w:r>
        <w:rPr>
          <w:sz w:val="24"/>
          <w:szCs w:val="24"/>
        </w:rPr>
        <w:t>4</w:t>
      </w:r>
      <w:r w:rsidRPr="008C1A60">
        <w:rPr>
          <w:sz w:val="24"/>
          <w:szCs w:val="24"/>
        </w:rPr>
        <w:t>. подпункт 1 пункта 2 изложить в следующей редакции:</w:t>
      </w:r>
    </w:p>
    <w:p w:rsidR="000A1F88" w:rsidRPr="008C1A60" w:rsidRDefault="000A1F88" w:rsidP="00937011">
      <w:pPr>
        <w:pStyle w:val="a1"/>
        <w:spacing w:line="240" w:lineRule="auto"/>
        <w:ind w:firstLine="567"/>
        <w:jc w:val="both"/>
        <w:rPr>
          <w:sz w:val="24"/>
        </w:rPr>
      </w:pPr>
      <w:r w:rsidRPr="008C1A60">
        <w:rPr>
          <w:sz w:val="24"/>
          <w:szCs w:val="24"/>
        </w:rPr>
        <w:t>«</w:t>
      </w:r>
      <w:r w:rsidRPr="008C1A60">
        <w:rPr>
          <w:sz w:val="24"/>
        </w:rPr>
        <w:t xml:space="preserve">1) прогнозируемый общий объем доходов бюджета Советского района на 2019 год в сумме 3 058 679 400 рублей 00 копеек и на 2020 год в сумме 3 045 076 400 рублей 00 копеек согласно приложению </w:t>
      </w:r>
      <w:r>
        <w:rPr>
          <w:sz w:val="24"/>
        </w:rPr>
        <w:t>4</w:t>
      </w:r>
      <w:r w:rsidRPr="008C1A60">
        <w:rPr>
          <w:sz w:val="24"/>
        </w:rPr>
        <w:t xml:space="preserve"> к настоящему решению;»;</w:t>
      </w:r>
    </w:p>
    <w:p w:rsidR="000A1F88" w:rsidRPr="008C1A60" w:rsidRDefault="000A1F88" w:rsidP="00F66AB5">
      <w:pPr>
        <w:pStyle w:val="a1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</w:t>
      </w:r>
      <w:r>
        <w:rPr>
          <w:sz w:val="24"/>
          <w:szCs w:val="24"/>
        </w:rPr>
        <w:t>5</w:t>
      </w:r>
      <w:r w:rsidRPr="008C1A60">
        <w:rPr>
          <w:sz w:val="24"/>
          <w:szCs w:val="24"/>
        </w:rPr>
        <w:t xml:space="preserve"> в подпункте 2 пункта 2 цифры «3 012 635 900 рублей 00 копеек» заменить цифрами «</w:t>
      </w:r>
      <w:r w:rsidRPr="008C1A60">
        <w:rPr>
          <w:sz w:val="24"/>
        </w:rPr>
        <w:t>3 058 679 400 рублей 00 копеек</w:t>
      </w:r>
      <w:r w:rsidRPr="008C1A60">
        <w:rPr>
          <w:sz w:val="24"/>
          <w:szCs w:val="24"/>
        </w:rPr>
        <w:t>» и цифры «2 999 032 900 рублей 00 копеек» заменить цифрами «</w:t>
      </w:r>
      <w:r w:rsidRPr="008C1A60">
        <w:rPr>
          <w:sz w:val="24"/>
        </w:rPr>
        <w:t>3 045 076 400 рублей 00 копеек</w:t>
      </w:r>
      <w:r w:rsidRPr="008C1A60">
        <w:rPr>
          <w:sz w:val="24"/>
          <w:szCs w:val="24"/>
        </w:rPr>
        <w:t>»;</w:t>
      </w:r>
    </w:p>
    <w:p w:rsidR="000A1F88" w:rsidRPr="008C1A60" w:rsidRDefault="000A1F88" w:rsidP="00E915E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 в статье 3:</w:t>
      </w:r>
    </w:p>
    <w:p w:rsidR="000A1F88" w:rsidRPr="008C1A60" w:rsidRDefault="000A1F88" w:rsidP="00DE685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1.2.1. в подпункте 1 пункта 5 цифры «43 354 717 рублей 88 копеек» заменить цифрами «46 364 117 рублей 88 копеек»;</w:t>
      </w:r>
    </w:p>
    <w:p w:rsidR="000A1F88" w:rsidRPr="008C1A60" w:rsidRDefault="000A1F88" w:rsidP="00E01882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1.2.2. в подпункте 1 пункта 6 цифры «3 190 686 501 рубль 00 копеек» заменить цифрами «3 389 232 131 рубль 10 копеек»;</w:t>
      </w:r>
    </w:p>
    <w:p w:rsidR="000A1F88" w:rsidRPr="008C1A60" w:rsidRDefault="000A1F88" w:rsidP="007E2B8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1.2.3. в подпункте 2 пункта 6 цифры «2 408 905 400 рублей 00 копеек» заменить цифрами «2 454 948 900 рублей 00 копеек»;</w:t>
      </w:r>
    </w:p>
    <w:p w:rsidR="000A1F88" w:rsidRPr="008C1A60" w:rsidRDefault="000A1F88" w:rsidP="007E2B8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1.2.4. в подпункте 3 пункта 6 цифры «2 382 594 400 рублей 00 копеек» заменить цифрами «2 428 637 900 рублей 00 копеек»;</w:t>
      </w:r>
    </w:p>
    <w:p w:rsidR="000A1F88" w:rsidRPr="008C1A60" w:rsidRDefault="000A1F88" w:rsidP="00A7429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1.2.5. в подпункте 1 пункта 7 цифры «2 837 843 рубля 00 копеек» заменить цифрами «2 737 843 рубля 00 копеек»;</w:t>
      </w:r>
    </w:p>
    <w:p w:rsidR="000A1F88" w:rsidRPr="008C1A60" w:rsidRDefault="000A1F88" w:rsidP="00E915E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1.2.6. в подпункте 1 пункта 8 цифры «179 789 419 рублей 14 копеек» заменить цифрами «273 034 119 рублей 14 копеек»;</w:t>
      </w:r>
    </w:p>
    <w:p w:rsidR="000A1F88" w:rsidRPr="008C1A60" w:rsidRDefault="000A1F88" w:rsidP="00167C5B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1.2.7. в подпункте 2 пункта 8 на 2019 год цифры «36 352 200 рублей 00 копеек» заменить цифрами «93 382 800 рублей 00 копеек» и на 2020 год «цифры 37 057 400 рублей 00 копеек заменить цифрами «88 042 500 рублей 00 копеек»;</w:t>
      </w:r>
    </w:p>
    <w:p w:rsidR="000A1F88" w:rsidRPr="008C1A60" w:rsidRDefault="000A1F88" w:rsidP="00A7429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1.2.8. в подпункте 1 пункта 9 цифры «34 259 841 рубль 97 копеек» заменить цифрами «34 260 841 рубль 97 копеек»;</w:t>
      </w:r>
    </w:p>
    <w:p w:rsidR="000A1F88" w:rsidRPr="008C1A60" w:rsidRDefault="000A1F88" w:rsidP="00B02819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1.2.9. в подпункте 2 пункта 9 на 2019 год цифры «21 520 800 рубль 00 копеек» заменить цифрами «22 471 094 рубля 74 копейки» и на 2020 год цифры «21 520 800 рублей 00 копеек» заменить цифрами «22 471 094 рубля 74 копейки»;</w:t>
      </w:r>
    </w:p>
    <w:p w:rsidR="000A1F88" w:rsidRPr="008C1A60" w:rsidRDefault="000A1F88" w:rsidP="00B02819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1.2.10. в подпункте 1 пункта 10 цифры «457 809 000 рублей 00 копеек» заменить цифрами «60</w:t>
      </w:r>
      <w:r>
        <w:rPr>
          <w:sz w:val="24"/>
          <w:szCs w:val="24"/>
        </w:rPr>
        <w:t>6 883 600</w:t>
      </w:r>
      <w:r w:rsidRPr="008C1A60">
        <w:rPr>
          <w:sz w:val="24"/>
          <w:szCs w:val="24"/>
        </w:rPr>
        <w:t xml:space="preserve"> рублей 00 копеек»</w:t>
      </w:r>
      <w:r>
        <w:rPr>
          <w:sz w:val="24"/>
          <w:szCs w:val="24"/>
        </w:rPr>
        <w:t>;</w:t>
      </w:r>
    </w:p>
    <w:p w:rsidR="000A1F88" w:rsidRDefault="000A1F88" w:rsidP="0023047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 xml:space="preserve">1.3. </w:t>
      </w:r>
      <w:r>
        <w:rPr>
          <w:sz w:val="24"/>
          <w:szCs w:val="24"/>
        </w:rPr>
        <w:t>в статье 4:</w:t>
      </w:r>
    </w:p>
    <w:p w:rsidR="000A1F88" w:rsidRPr="008C1A60" w:rsidRDefault="000A1F88" w:rsidP="0023047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1.3.1. пункт</w:t>
      </w:r>
      <w:r w:rsidRPr="008C1A60">
        <w:rPr>
          <w:sz w:val="24"/>
          <w:szCs w:val="24"/>
        </w:rPr>
        <w:t xml:space="preserve"> 1 изложить в следующей редакции:</w:t>
      </w:r>
    </w:p>
    <w:p w:rsidR="000A1F88" w:rsidRPr="008C1A60" w:rsidRDefault="000A1F88" w:rsidP="00230475">
      <w:pPr>
        <w:pStyle w:val="a1"/>
        <w:spacing w:line="240" w:lineRule="auto"/>
        <w:ind w:firstLine="567"/>
        <w:jc w:val="both"/>
        <w:rPr>
          <w:sz w:val="24"/>
        </w:rPr>
      </w:pPr>
      <w:r w:rsidRPr="008C1A60">
        <w:rPr>
          <w:sz w:val="24"/>
        </w:rPr>
        <w:t>«</w:t>
      </w:r>
      <w:fldSimple w:instr=" COMMENTS &quot;1) &quot;$#/$\%^ТипКласса:ПолеНомер;Идентификатор:НомерЭлемента;ПозицияНомера:1;СтильНомера:Арабская;РазделительНомера:) ;$#\$/%^\* MERGEFORMAT \* MERGEFORMAT ">
        <w:r w:rsidRPr="008C1A60">
          <w:rPr>
            <w:sz w:val="24"/>
          </w:rPr>
          <w:t>1. Установить, что органы местного самоуправления Советского района не вправе принимать решения, приводящие к увеличению в 2018 году штатной численности работников муниципальных учреждений и органов местного самоуправления Советского района, за исключением случаев принятия решений по передаче отдельных полномочий Российской Федерации, Ханты-Мансийского автономного округа - Югры Советскому району, заключения соглашений о передаче Советскому району отдельных полномочий по решению вопросов местного значения городскими и сельским поселениями, входящих в состав Советского района, и ввода новых объектов капитального строительства.</w:t>
        </w:r>
      </w:fldSimple>
      <w:r w:rsidRPr="008C1A60">
        <w:rPr>
          <w:sz w:val="24"/>
        </w:rPr>
        <w:t>»;</w:t>
      </w:r>
    </w:p>
    <w:p w:rsidR="000A1F88" w:rsidRPr="008C1A60" w:rsidRDefault="000A1F88" w:rsidP="0023047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 w:rsidRPr="008C1A60">
        <w:rPr>
          <w:sz w:val="24"/>
          <w:szCs w:val="24"/>
        </w:rPr>
        <w:t>.</w:t>
      </w:r>
      <w:r>
        <w:rPr>
          <w:sz w:val="24"/>
          <w:szCs w:val="24"/>
        </w:rPr>
        <w:t>2.</w:t>
      </w:r>
      <w:r w:rsidRPr="008C1A60">
        <w:rPr>
          <w:sz w:val="24"/>
          <w:szCs w:val="24"/>
        </w:rPr>
        <w:t xml:space="preserve"> </w:t>
      </w:r>
      <w:r>
        <w:rPr>
          <w:sz w:val="24"/>
          <w:szCs w:val="24"/>
        </w:rPr>
        <w:t>пункт</w:t>
      </w:r>
      <w:r w:rsidRPr="008C1A60">
        <w:rPr>
          <w:sz w:val="24"/>
          <w:szCs w:val="24"/>
        </w:rPr>
        <w:t xml:space="preserve"> 2 изложить в следующей редакции:</w:t>
      </w:r>
    </w:p>
    <w:p w:rsidR="000A1F88" w:rsidRPr="008C1A60" w:rsidRDefault="000A1F88" w:rsidP="00230475">
      <w:pPr>
        <w:ind w:firstLine="567"/>
        <w:jc w:val="both"/>
        <w:rPr>
          <w:sz w:val="24"/>
          <w:szCs w:val="24"/>
        </w:rPr>
      </w:pPr>
      <w:r w:rsidRPr="008C1A60">
        <w:rPr>
          <w:sz w:val="24"/>
        </w:rPr>
        <w:t>«2. Рекомендовать органам местного самоуправления городских и сельского поселений, входящих в состав Советского района, не принимать решения, приводящие к увеличению штатной численности работников муниципальных учреждений и органов местного самоуправления, за исключением случаев, указанных в пункте 1 настоящей статьи.»;</w:t>
      </w:r>
    </w:p>
    <w:p w:rsidR="000A1F88" w:rsidRPr="008C1A60" w:rsidRDefault="000A1F88" w:rsidP="00C923DD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8C1A60">
        <w:rPr>
          <w:sz w:val="24"/>
          <w:szCs w:val="24"/>
        </w:rPr>
        <w:t>. в статье 5:</w:t>
      </w:r>
    </w:p>
    <w:p w:rsidR="000A1F88" w:rsidRPr="008C1A60" w:rsidRDefault="000A1F88" w:rsidP="00C923DD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8C1A60">
        <w:rPr>
          <w:sz w:val="24"/>
          <w:szCs w:val="24"/>
        </w:rPr>
        <w:t>.1. в подпункте 1 пункта 1 цифры «364 522 784 рубля 27 копеек» заменить цифрами «357 417 039 рублей 75 копеек»;</w:t>
      </w:r>
    </w:p>
    <w:p w:rsidR="000A1F88" w:rsidRPr="008C1A60" w:rsidRDefault="000A1F88" w:rsidP="00C923DD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8C1A60">
        <w:rPr>
          <w:sz w:val="24"/>
          <w:szCs w:val="24"/>
        </w:rPr>
        <w:t>.2. в подпункте 2 пункта 1 цифры «302 853 800 рублей 00 копеек» заменить цифрами «284 819 820 рублей 00 копеек»;</w:t>
      </w:r>
    </w:p>
    <w:p w:rsidR="000A1F88" w:rsidRPr="008C1A60" w:rsidRDefault="000A1F88" w:rsidP="00C923DD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8C1A60">
        <w:rPr>
          <w:sz w:val="24"/>
          <w:szCs w:val="24"/>
        </w:rPr>
        <w:t>.3. в подпункте 3 пункта 1 цифры «302 982 300 рублей 00 копеек» заменить цифрами «284 948 320 рублей 00 копеек»;</w:t>
      </w:r>
    </w:p>
    <w:p w:rsidR="000A1F88" w:rsidRPr="008C1A60" w:rsidRDefault="000A1F88" w:rsidP="00C923DD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8C1A60">
        <w:rPr>
          <w:sz w:val="24"/>
          <w:szCs w:val="24"/>
        </w:rPr>
        <w:t>.4</w:t>
      </w:r>
      <w:r>
        <w:rPr>
          <w:sz w:val="24"/>
          <w:szCs w:val="24"/>
        </w:rPr>
        <w:t xml:space="preserve">. в подпункте </w:t>
      </w:r>
      <w:r w:rsidRPr="008C1A60">
        <w:rPr>
          <w:sz w:val="24"/>
          <w:szCs w:val="24"/>
        </w:rPr>
        <w:t xml:space="preserve">1 пункта 4 цифры «2 896 600 рублей 00 копеек» заменить цифрами «2 918 220 </w:t>
      </w:r>
      <w:r w:rsidRPr="004965EC">
        <w:rPr>
          <w:sz w:val="24"/>
          <w:szCs w:val="24"/>
        </w:rPr>
        <w:t>рублей 00 копеек»;</w:t>
      </w:r>
    </w:p>
    <w:p w:rsidR="000A1F88" w:rsidRPr="008C1A60" w:rsidRDefault="000A1F88" w:rsidP="00C923DD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8C1A60">
        <w:rPr>
          <w:sz w:val="24"/>
          <w:szCs w:val="24"/>
        </w:rPr>
        <w:t>.5. в подпункте 2 пункта 4 цифры «2 923 900 рублей 00 копеек» заменить цифрами «2 945 520 рублей 00 копеек»;</w:t>
      </w:r>
    </w:p>
    <w:p w:rsidR="000A1F88" w:rsidRDefault="000A1F88" w:rsidP="00C923DD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4</w:t>
      </w:r>
      <w:r w:rsidRPr="008C1A60">
        <w:rPr>
          <w:sz w:val="24"/>
          <w:szCs w:val="24"/>
        </w:rPr>
        <w:t>.6. в подпункте 3 пункта 4 цифры «3 017 000 рублей 00 копеек» заменить цифрами «3 038 620 рублей 00 копеек»;</w:t>
      </w:r>
    </w:p>
    <w:p w:rsidR="000A1F88" w:rsidRDefault="000A1F88" w:rsidP="00C923D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1.4.7. в подпункте 1 пункта 5 цифры «233 259 884 рубля 27 копеек» заменить цифрами «226 132 519 рублей 75 копеек»;</w:t>
      </w:r>
    </w:p>
    <w:p w:rsidR="000A1F88" w:rsidRDefault="000A1F88" w:rsidP="00CE59B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1.4.8. в подпункте 2 пункта 5 цифры «171 198 000 рублей 00 копеек» заменить цифрами «153 142 400 рублей 00 копеек»;</w:t>
      </w:r>
    </w:p>
    <w:p w:rsidR="000A1F88" w:rsidRDefault="000A1F88" w:rsidP="00CE59B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1.4.9. в подпункте 3 пункта 5 цифры «171 233 400 рублей 00 копеек» заменить цифрами «153 177 800 рублей 00 копеек»;</w:t>
      </w:r>
    </w:p>
    <w:p w:rsidR="000A1F88" w:rsidRPr="008C1A60" w:rsidRDefault="000A1F88" w:rsidP="007026A1">
      <w:pPr>
        <w:pStyle w:val="a1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5</w:t>
      </w:r>
      <w:r w:rsidRPr="008C1A60">
        <w:rPr>
          <w:sz w:val="24"/>
          <w:szCs w:val="24"/>
        </w:rPr>
        <w:t>. приложение 3 «Доходы бюджета Советского района на 2018 год» изложить в новой редакции согласно приложению 1 к настоящему решению;</w:t>
      </w:r>
    </w:p>
    <w:p w:rsidR="000A1F88" w:rsidRPr="008C1A60" w:rsidRDefault="000A1F88" w:rsidP="006D5563">
      <w:pPr>
        <w:pStyle w:val="a1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6</w:t>
      </w:r>
      <w:r w:rsidRPr="008C1A60">
        <w:rPr>
          <w:sz w:val="24"/>
          <w:szCs w:val="24"/>
        </w:rPr>
        <w:t>. приложение 4 «Доходы бюджета Советского района на плановый период 2019 и 2020 годов» изложить в новой редакции согласно приложению 2 к настоящему решению;</w:t>
      </w:r>
    </w:p>
    <w:p w:rsidR="000A1F88" w:rsidRPr="008C1A60" w:rsidRDefault="000A1F88" w:rsidP="007026A1">
      <w:pPr>
        <w:pStyle w:val="a1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7</w:t>
      </w:r>
      <w:r w:rsidRPr="008C1A60">
        <w:rPr>
          <w:sz w:val="24"/>
          <w:szCs w:val="24"/>
        </w:rPr>
        <w:t>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2018 год» изложить в новой редакции согласно приложению 3 к настоящему решению;</w:t>
      </w:r>
    </w:p>
    <w:p w:rsidR="000A1F88" w:rsidRPr="008C1A60" w:rsidRDefault="000A1F88" w:rsidP="00777B96">
      <w:pPr>
        <w:pStyle w:val="a1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8</w:t>
      </w:r>
      <w:r w:rsidRPr="008C1A60">
        <w:rPr>
          <w:sz w:val="24"/>
          <w:szCs w:val="24"/>
        </w:rPr>
        <w:t>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2019 и 2020 годов» изложить в новой редакции согласно приложению 4 к настоящему решению;</w:t>
      </w:r>
    </w:p>
    <w:p w:rsidR="000A1F88" w:rsidRPr="008C1A60" w:rsidRDefault="000A1F88" w:rsidP="001D3B50">
      <w:pPr>
        <w:pStyle w:val="a1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9</w:t>
      </w:r>
      <w:r w:rsidRPr="008C1A60">
        <w:rPr>
          <w:sz w:val="24"/>
          <w:szCs w:val="24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2018 год» изложить в новой редакции согласно приложению 5 к настоящему решению;</w:t>
      </w:r>
    </w:p>
    <w:p w:rsidR="000A1F88" w:rsidRPr="008C1A60" w:rsidRDefault="000A1F88" w:rsidP="000403A9">
      <w:pPr>
        <w:pStyle w:val="a1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10</w:t>
      </w:r>
      <w:r w:rsidRPr="008C1A60">
        <w:rPr>
          <w:sz w:val="24"/>
          <w:szCs w:val="24"/>
        </w:rPr>
        <w:t>. приложение 8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2019 и 2020 годов» изложить в новой редакции согласно приложению 6 к настоящему решению;</w:t>
      </w:r>
    </w:p>
    <w:p w:rsidR="000A1F88" w:rsidRPr="008C1A60" w:rsidRDefault="000A1F88" w:rsidP="001D3B50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</w:t>
      </w:r>
      <w:r>
        <w:rPr>
          <w:sz w:val="24"/>
          <w:szCs w:val="24"/>
        </w:rPr>
        <w:t>1</w:t>
      </w:r>
      <w:r w:rsidRPr="008C1A60">
        <w:rPr>
          <w:sz w:val="24"/>
          <w:szCs w:val="24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2018 год» изложить в новой редакции согласно приложению 7 к настоящему решению;</w:t>
      </w:r>
    </w:p>
    <w:p w:rsidR="000A1F88" w:rsidRPr="008C1A60" w:rsidRDefault="000A1F88" w:rsidP="00DC7E4B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</w:t>
      </w:r>
      <w:r>
        <w:rPr>
          <w:sz w:val="24"/>
          <w:szCs w:val="24"/>
        </w:rPr>
        <w:t>2</w:t>
      </w:r>
      <w:r w:rsidRPr="008C1A60">
        <w:rPr>
          <w:sz w:val="24"/>
          <w:szCs w:val="24"/>
        </w:rPr>
        <w:t>. приложение 10 «Распределение бюджетных ассигнований по разделам и подразделам классификации расходов бюджета Советского района на плановый период 2019 и 2020 годов» изложить в новой редакции согласно приложению 8 к настоящему решению;</w:t>
      </w:r>
    </w:p>
    <w:p w:rsidR="000A1F88" w:rsidRPr="008C1A60" w:rsidRDefault="000A1F88" w:rsidP="001D3B50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</w:t>
      </w:r>
      <w:r>
        <w:rPr>
          <w:sz w:val="24"/>
          <w:szCs w:val="24"/>
        </w:rPr>
        <w:t>3</w:t>
      </w:r>
      <w:r w:rsidRPr="008C1A60">
        <w:rPr>
          <w:sz w:val="24"/>
          <w:szCs w:val="24"/>
        </w:rPr>
        <w:t>. приложение 11 «Ведомственная структура расходов бюджета Советского района на 2018 год» изложить в новой редакции согласно приложению 9 к настоящему решению;</w:t>
      </w:r>
    </w:p>
    <w:p w:rsidR="000A1F88" w:rsidRPr="008C1A60" w:rsidRDefault="000A1F88" w:rsidP="0071028B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</w:t>
      </w:r>
      <w:r>
        <w:rPr>
          <w:sz w:val="24"/>
          <w:szCs w:val="24"/>
        </w:rPr>
        <w:t>4</w:t>
      </w:r>
      <w:r w:rsidRPr="008C1A60">
        <w:rPr>
          <w:sz w:val="24"/>
          <w:szCs w:val="24"/>
        </w:rPr>
        <w:t>. приложение 12 «Ведомственная структура расходов бюджета Советского района на плановый период 2019 и 2020 годов» изложить в новой редакции согласно приложению 10 к настоящему решению;</w:t>
      </w:r>
    </w:p>
    <w:p w:rsidR="000A1F88" w:rsidRPr="008C1A60" w:rsidRDefault="000A1F88" w:rsidP="001D3B50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</w:t>
      </w:r>
      <w:r>
        <w:rPr>
          <w:sz w:val="24"/>
          <w:szCs w:val="24"/>
        </w:rPr>
        <w:t>5</w:t>
      </w:r>
      <w:r w:rsidRPr="008C1A60">
        <w:rPr>
          <w:sz w:val="24"/>
          <w:szCs w:val="24"/>
        </w:rPr>
        <w:t>. приложение 13 «Источники внутреннего финансирования дефицита бюджета Советского района на 2018 год» изложить в новой редакции согласно приложению 11 к настоящему решению;</w:t>
      </w:r>
    </w:p>
    <w:p w:rsidR="000A1F88" w:rsidRPr="008C1A60" w:rsidRDefault="000A1F88" w:rsidP="00AE31E6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</w:t>
      </w:r>
      <w:r>
        <w:rPr>
          <w:sz w:val="24"/>
          <w:szCs w:val="24"/>
        </w:rPr>
        <w:t>6</w:t>
      </w:r>
      <w:r w:rsidRPr="008C1A60">
        <w:rPr>
          <w:sz w:val="24"/>
          <w:szCs w:val="24"/>
        </w:rPr>
        <w:t>. приложение 14 «Источники внутреннего финансирования дефицита бюджета Советского района на плановый период 2019 и 2020 годов» изложить в новой редакции согласно приложению 12 к настоящему решению;</w:t>
      </w:r>
    </w:p>
    <w:p w:rsidR="000A1F88" w:rsidRPr="008C1A60" w:rsidRDefault="000A1F88" w:rsidP="00387301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</w:t>
      </w:r>
      <w:r>
        <w:rPr>
          <w:sz w:val="24"/>
          <w:szCs w:val="24"/>
        </w:rPr>
        <w:t>7</w:t>
      </w:r>
      <w:r w:rsidRPr="008C1A60">
        <w:rPr>
          <w:sz w:val="24"/>
          <w:szCs w:val="24"/>
        </w:rPr>
        <w:t>. приложение 15 «Распределение межбюджетных трансфертов бюджетам поселений, входящих в состав Советского района, на 2018 год» изложить в новой редакции согласно приложению 13 к настоящему решению;</w:t>
      </w:r>
    </w:p>
    <w:p w:rsidR="000A1F88" w:rsidRPr="008C1A60" w:rsidRDefault="000A1F88" w:rsidP="00387301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</w:t>
      </w:r>
      <w:r>
        <w:rPr>
          <w:sz w:val="24"/>
          <w:szCs w:val="24"/>
        </w:rPr>
        <w:t>8</w:t>
      </w:r>
      <w:r w:rsidRPr="008C1A60">
        <w:rPr>
          <w:sz w:val="24"/>
          <w:szCs w:val="24"/>
        </w:rPr>
        <w:t>. приложение 16 «Распределение межбюджетных трансфертов бюджетам поселений, входящих в состав Советского района, на плановый период 2019 и 2020 годов» изложить в новой редакции согласно приложению 14 к настоящему решению;</w:t>
      </w:r>
    </w:p>
    <w:p w:rsidR="000A1F88" w:rsidRPr="008C1A60" w:rsidRDefault="000A1F88" w:rsidP="003269FF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19</w:t>
      </w:r>
      <w:r w:rsidRPr="008C1A60">
        <w:rPr>
          <w:sz w:val="24"/>
          <w:szCs w:val="24"/>
        </w:rPr>
        <w:t>. приложение 19 «Распределение субвенций бюджетам поселений, входящих в состав Советского района на 2018 год» изложить в новой редакции согласно приложению 15 к настоящему решению;</w:t>
      </w:r>
    </w:p>
    <w:p w:rsidR="000A1F88" w:rsidRPr="008C1A60" w:rsidRDefault="000A1F88" w:rsidP="003269FF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</w:t>
      </w:r>
      <w:r>
        <w:rPr>
          <w:sz w:val="24"/>
          <w:szCs w:val="24"/>
        </w:rPr>
        <w:t>0</w:t>
      </w:r>
      <w:r w:rsidRPr="008C1A60">
        <w:rPr>
          <w:sz w:val="24"/>
          <w:szCs w:val="24"/>
        </w:rPr>
        <w:t>. приложение 20 «Распределение субвенций бюджетам поселений, входящих в состав Советского района на плановый период 2019 и 2020 годов» изложить в новой редакции согласно приложению 16 к настоящему решению;</w:t>
      </w:r>
    </w:p>
    <w:p w:rsidR="000A1F88" w:rsidRPr="008C1A60" w:rsidRDefault="000A1F88" w:rsidP="00206C4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</w:t>
      </w:r>
      <w:r>
        <w:rPr>
          <w:sz w:val="24"/>
          <w:szCs w:val="24"/>
        </w:rPr>
        <w:t>1</w:t>
      </w:r>
      <w:r w:rsidRPr="008C1A60">
        <w:rPr>
          <w:sz w:val="24"/>
          <w:szCs w:val="24"/>
        </w:rPr>
        <w:t>. приложение 21 «Распределение иных межбюджетных трансфертов бюджетам поселений, входящих в состав Советского района, на 2018 год» изложить в новой редакции согласно приложению 17 к настоящему решению;</w:t>
      </w:r>
    </w:p>
    <w:p w:rsidR="000A1F88" w:rsidRPr="008C1A60" w:rsidRDefault="000A1F88" w:rsidP="00206C4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</w:t>
      </w:r>
      <w:r>
        <w:rPr>
          <w:sz w:val="24"/>
          <w:szCs w:val="24"/>
        </w:rPr>
        <w:t>2</w:t>
      </w:r>
      <w:r w:rsidRPr="008C1A60">
        <w:rPr>
          <w:sz w:val="24"/>
          <w:szCs w:val="24"/>
        </w:rPr>
        <w:t>. приложение 22 «Распределение иных межбюджетных трансфертов бюджетам поселений, входящих в состав Советского района, на плановый период 2019 и 2020 годов» изложить в новой редакции согласно приложению 18 к настоящему решению;</w:t>
      </w:r>
    </w:p>
    <w:p w:rsidR="000A1F88" w:rsidRPr="008C1A60" w:rsidRDefault="000A1F88" w:rsidP="0094076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</w:t>
      </w:r>
      <w:r>
        <w:rPr>
          <w:sz w:val="24"/>
          <w:szCs w:val="24"/>
        </w:rPr>
        <w:t>3</w:t>
      </w:r>
      <w:r w:rsidRPr="008C1A60">
        <w:rPr>
          <w:sz w:val="24"/>
          <w:szCs w:val="24"/>
        </w:rPr>
        <w:t xml:space="preserve">. приложение 27 «Предоставление субсидий юридическим лицам, индивидуальным предпринимателям, физическим лицам из средств бюджета Советского района на 2018 год» изложить в новой редакции согласно приложению </w:t>
      </w:r>
      <w:r>
        <w:rPr>
          <w:sz w:val="24"/>
          <w:szCs w:val="24"/>
        </w:rPr>
        <w:t>19</w:t>
      </w:r>
      <w:r w:rsidRPr="008C1A60">
        <w:rPr>
          <w:sz w:val="24"/>
          <w:szCs w:val="24"/>
        </w:rPr>
        <w:t xml:space="preserve"> к настоящему решению;</w:t>
      </w:r>
    </w:p>
    <w:p w:rsidR="000A1F88" w:rsidRPr="008C1A60" w:rsidRDefault="000A1F88" w:rsidP="000E238C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</w:t>
      </w:r>
      <w:r>
        <w:rPr>
          <w:sz w:val="24"/>
          <w:szCs w:val="24"/>
        </w:rPr>
        <w:t>4</w:t>
      </w:r>
      <w:r w:rsidRPr="008C1A60">
        <w:rPr>
          <w:sz w:val="24"/>
          <w:szCs w:val="24"/>
        </w:rPr>
        <w:t>. приложение 28 «Предоставление субсидий юридическим лицам, индивидуальным предпринимателям, физическим лицам из средств бюджета Советского района на плановый период 2019 и 2020 годов» изложить в новой редакции согласно приложению 2</w:t>
      </w:r>
      <w:r>
        <w:rPr>
          <w:sz w:val="24"/>
          <w:szCs w:val="24"/>
        </w:rPr>
        <w:t>0</w:t>
      </w:r>
      <w:r w:rsidRPr="008C1A60">
        <w:rPr>
          <w:sz w:val="24"/>
          <w:szCs w:val="24"/>
        </w:rPr>
        <w:t xml:space="preserve"> к настоящему решению;</w:t>
      </w:r>
    </w:p>
    <w:p w:rsidR="000A1F88" w:rsidRPr="008C1A60" w:rsidRDefault="000A1F88" w:rsidP="007A4BC9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</w:t>
      </w:r>
      <w:r>
        <w:rPr>
          <w:sz w:val="24"/>
          <w:szCs w:val="24"/>
        </w:rPr>
        <w:t>5</w:t>
      </w:r>
      <w:r w:rsidRPr="008C1A60">
        <w:rPr>
          <w:sz w:val="24"/>
          <w:szCs w:val="24"/>
        </w:rPr>
        <w:t>. приложение 29 «</w:t>
      </w:r>
      <w:r>
        <w:rPr>
          <w:sz w:val="24"/>
          <w:szCs w:val="24"/>
        </w:rPr>
        <w:t>Распределение Д</w:t>
      </w:r>
      <w:r w:rsidRPr="008C1A60">
        <w:rPr>
          <w:sz w:val="24"/>
          <w:szCs w:val="24"/>
        </w:rPr>
        <w:t>орожн</w:t>
      </w:r>
      <w:r>
        <w:rPr>
          <w:sz w:val="24"/>
          <w:szCs w:val="24"/>
        </w:rPr>
        <w:t>ого</w:t>
      </w:r>
      <w:r w:rsidRPr="008C1A60">
        <w:rPr>
          <w:sz w:val="24"/>
          <w:szCs w:val="24"/>
        </w:rPr>
        <w:t xml:space="preserve"> фонд</w:t>
      </w:r>
      <w:r>
        <w:rPr>
          <w:sz w:val="24"/>
          <w:szCs w:val="24"/>
        </w:rPr>
        <w:t>а</w:t>
      </w:r>
      <w:r w:rsidRPr="008C1A60">
        <w:rPr>
          <w:sz w:val="24"/>
          <w:szCs w:val="24"/>
        </w:rPr>
        <w:t xml:space="preserve"> Советского района на 2018 год» изложить в новой редакции согласно приложению 2</w:t>
      </w:r>
      <w:r>
        <w:rPr>
          <w:sz w:val="24"/>
          <w:szCs w:val="24"/>
        </w:rPr>
        <w:t>1</w:t>
      </w:r>
      <w:r w:rsidRPr="008C1A60">
        <w:rPr>
          <w:sz w:val="24"/>
          <w:szCs w:val="24"/>
        </w:rPr>
        <w:t xml:space="preserve"> к настоящему решению. </w:t>
      </w:r>
    </w:p>
    <w:p w:rsidR="000A1F88" w:rsidRPr="008C1A60" w:rsidRDefault="000A1F88" w:rsidP="00E30F7B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</w:t>
      </w:r>
      <w:r>
        <w:rPr>
          <w:sz w:val="24"/>
          <w:szCs w:val="24"/>
        </w:rPr>
        <w:t>6</w:t>
      </w:r>
      <w:r w:rsidRPr="008C1A60">
        <w:rPr>
          <w:sz w:val="24"/>
          <w:szCs w:val="24"/>
        </w:rPr>
        <w:t>. приложение 30 «</w:t>
      </w:r>
      <w:r>
        <w:rPr>
          <w:sz w:val="24"/>
          <w:szCs w:val="24"/>
        </w:rPr>
        <w:t xml:space="preserve">Распределение </w:t>
      </w:r>
      <w:r w:rsidRPr="008C1A60">
        <w:rPr>
          <w:sz w:val="24"/>
          <w:szCs w:val="24"/>
        </w:rPr>
        <w:t>Дорожн</w:t>
      </w:r>
      <w:r>
        <w:rPr>
          <w:sz w:val="24"/>
          <w:szCs w:val="24"/>
        </w:rPr>
        <w:t>ого</w:t>
      </w:r>
      <w:r w:rsidRPr="008C1A60">
        <w:rPr>
          <w:sz w:val="24"/>
          <w:szCs w:val="24"/>
        </w:rPr>
        <w:t xml:space="preserve"> фонд</w:t>
      </w:r>
      <w:r>
        <w:rPr>
          <w:sz w:val="24"/>
          <w:szCs w:val="24"/>
        </w:rPr>
        <w:t>а</w:t>
      </w:r>
      <w:r w:rsidRPr="008C1A60">
        <w:rPr>
          <w:sz w:val="24"/>
          <w:szCs w:val="24"/>
        </w:rPr>
        <w:t xml:space="preserve"> Советского района на плановый период 2019 и 2020 годов» изложить в новой редакции согласно приложению 2</w:t>
      </w:r>
      <w:r>
        <w:rPr>
          <w:sz w:val="24"/>
          <w:szCs w:val="24"/>
        </w:rPr>
        <w:t>2</w:t>
      </w:r>
      <w:r w:rsidRPr="008C1A60">
        <w:rPr>
          <w:sz w:val="24"/>
          <w:szCs w:val="24"/>
        </w:rPr>
        <w:t xml:space="preserve"> к настоящему решению. </w:t>
      </w:r>
    </w:p>
    <w:p w:rsidR="000A1F88" w:rsidRPr="008C1A60" w:rsidRDefault="000A1F88" w:rsidP="007A4BC9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</w:t>
      </w:r>
      <w:r>
        <w:rPr>
          <w:sz w:val="24"/>
          <w:szCs w:val="24"/>
        </w:rPr>
        <w:t>7</w:t>
      </w:r>
      <w:r w:rsidRPr="008C1A60">
        <w:rPr>
          <w:sz w:val="24"/>
          <w:szCs w:val="24"/>
        </w:rPr>
        <w:t>. приложение 31 «Распределение бюджетных ассигнований на осуществление бюджетных инвестиций, софинансирование капитальных вложений в которые осуществляется за счет межбюджетных субсидий, на 2018 год» изложить в новой редакции согласно приложению 2</w:t>
      </w:r>
      <w:r>
        <w:rPr>
          <w:sz w:val="24"/>
          <w:szCs w:val="24"/>
        </w:rPr>
        <w:t>3 к настоящему решению</w:t>
      </w:r>
      <w:r w:rsidRPr="008C1A60">
        <w:rPr>
          <w:sz w:val="24"/>
          <w:szCs w:val="24"/>
        </w:rPr>
        <w:t>.</w:t>
      </w:r>
    </w:p>
    <w:p w:rsidR="000A1F88" w:rsidRPr="008C1A60" w:rsidRDefault="000A1F88" w:rsidP="0094076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0A1F88" w:rsidRPr="008C1A60" w:rsidRDefault="000A1F88" w:rsidP="00F3643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3.</w:t>
      </w:r>
      <w:r w:rsidRPr="008C1A60">
        <w:rPr>
          <w:b/>
          <w:bCs/>
          <w:sz w:val="24"/>
          <w:szCs w:val="24"/>
        </w:rPr>
        <w:t xml:space="preserve"> </w:t>
      </w:r>
      <w:r w:rsidRPr="008C1A60">
        <w:rPr>
          <w:sz w:val="24"/>
          <w:szCs w:val="24"/>
        </w:rPr>
        <w:t xml:space="preserve">Настоящее решение вступает в силу после официального опубликования и распространяется на правоотношения, возникшие с </w:t>
      </w:r>
      <w:r>
        <w:rPr>
          <w:sz w:val="24"/>
          <w:szCs w:val="24"/>
        </w:rPr>
        <w:t>15 мая</w:t>
      </w:r>
      <w:r w:rsidRPr="008C1A60">
        <w:rPr>
          <w:sz w:val="24"/>
          <w:szCs w:val="24"/>
        </w:rPr>
        <w:t xml:space="preserve"> 2018 года.</w:t>
      </w:r>
    </w:p>
    <w:p w:rsidR="000A1F88" w:rsidRPr="008C1A60" w:rsidRDefault="000A1F88" w:rsidP="005555C8">
      <w:pPr>
        <w:rPr>
          <w:sz w:val="24"/>
          <w:szCs w:val="24"/>
        </w:rPr>
      </w:pPr>
    </w:p>
    <w:p w:rsidR="000A1F88" w:rsidRPr="008C1A60" w:rsidRDefault="000A1F88" w:rsidP="005555C8">
      <w:pPr>
        <w:rPr>
          <w:sz w:val="24"/>
          <w:szCs w:val="24"/>
        </w:rPr>
      </w:pPr>
    </w:p>
    <w:p w:rsidR="000A1F88" w:rsidRPr="008C1A60" w:rsidRDefault="000A1F88" w:rsidP="005555C8">
      <w:pPr>
        <w:rPr>
          <w:sz w:val="24"/>
          <w:szCs w:val="24"/>
        </w:rPr>
      </w:pPr>
    </w:p>
    <w:p w:rsidR="000A1F88" w:rsidRPr="008C1A60" w:rsidRDefault="000A1F88" w:rsidP="005555C8">
      <w:pPr>
        <w:rPr>
          <w:sz w:val="24"/>
          <w:szCs w:val="24"/>
        </w:rPr>
      </w:pPr>
    </w:p>
    <w:p w:rsidR="000A1F88" w:rsidRPr="00D95835" w:rsidRDefault="000A1F88" w:rsidP="00D95835">
      <w:pPr>
        <w:jc w:val="both"/>
        <w:rPr>
          <w:color w:val="000000"/>
          <w:spacing w:val="-6"/>
          <w:sz w:val="24"/>
          <w:szCs w:val="24"/>
        </w:rPr>
      </w:pPr>
      <w:r w:rsidRPr="00D95835">
        <w:rPr>
          <w:sz w:val="24"/>
          <w:szCs w:val="24"/>
        </w:rPr>
        <w:t>Председатель Думы Советского района</w:t>
      </w:r>
      <w:r w:rsidRPr="00D95835">
        <w:rPr>
          <w:sz w:val="24"/>
          <w:szCs w:val="24"/>
        </w:rPr>
        <w:tab/>
      </w:r>
      <w:r w:rsidRPr="00D95835">
        <w:rPr>
          <w:sz w:val="24"/>
          <w:szCs w:val="24"/>
        </w:rPr>
        <w:tab/>
      </w:r>
      <w:r w:rsidRPr="00D95835">
        <w:rPr>
          <w:sz w:val="24"/>
          <w:szCs w:val="24"/>
        </w:rPr>
        <w:tab/>
        <w:t>Глава Советского района</w:t>
      </w:r>
      <w:r w:rsidRPr="00D95835">
        <w:rPr>
          <w:sz w:val="24"/>
          <w:szCs w:val="24"/>
        </w:rPr>
        <w:tab/>
        <w:t xml:space="preserve">   </w:t>
      </w:r>
    </w:p>
    <w:p w:rsidR="000A1F88" w:rsidRPr="00D95835" w:rsidRDefault="000A1F88" w:rsidP="00D95835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4"/>
          <w:szCs w:val="24"/>
        </w:rPr>
      </w:pPr>
      <w:r w:rsidRPr="00D95835">
        <w:rPr>
          <w:color w:val="000000"/>
          <w:spacing w:val="-6"/>
          <w:sz w:val="24"/>
          <w:szCs w:val="24"/>
        </w:rPr>
        <w:t>________________ (С.Э. Озорнина)</w:t>
      </w:r>
      <w:r w:rsidRPr="00D95835">
        <w:rPr>
          <w:color w:val="000000"/>
          <w:spacing w:val="-6"/>
          <w:sz w:val="24"/>
          <w:szCs w:val="24"/>
        </w:rPr>
        <w:tab/>
      </w:r>
      <w:r w:rsidRPr="00D95835">
        <w:rPr>
          <w:color w:val="000000"/>
          <w:spacing w:val="-6"/>
          <w:sz w:val="24"/>
          <w:szCs w:val="24"/>
        </w:rPr>
        <w:tab/>
      </w:r>
      <w:r w:rsidRPr="00D95835">
        <w:rPr>
          <w:color w:val="000000"/>
          <w:spacing w:val="-6"/>
          <w:sz w:val="24"/>
          <w:szCs w:val="24"/>
        </w:rPr>
        <w:tab/>
      </w:r>
      <w:r w:rsidRPr="00D95835">
        <w:rPr>
          <w:color w:val="000000"/>
          <w:spacing w:val="-6"/>
          <w:sz w:val="24"/>
          <w:szCs w:val="24"/>
        </w:rPr>
        <w:tab/>
        <w:t>________________(И.А. Набатов)</w:t>
      </w:r>
    </w:p>
    <w:p w:rsidR="000A1F88" w:rsidRDefault="000A1F88" w:rsidP="00D95835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</w:rPr>
      </w:pPr>
      <w:r w:rsidRPr="0088773A">
        <w:rPr>
          <w:color w:val="000000"/>
          <w:spacing w:val="-6"/>
        </w:rPr>
        <w:t xml:space="preserve"> </w:t>
      </w:r>
      <w:r w:rsidRPr="0088773A">
        <w:rPr>
          <w:color w:val="000000"/>
          <w:spacing w:val="-6"/>
        </w:rPr>
        <w:tab/>
      </w:r>
      <w:r w:rsidRPr="0088773A">
        <w:rPr>
          <w:color w:val="000000"/>
          <w:spacing w:val="-6"/>
        </w:rPr>
        <w:tab/>
      </w:r>
      <w:r w:rsidRPr="0088773A">
        <w:rPr>
          <w:color w:val="000000"/>
          <w:spacing w:val="-6"/>
        </w:rPr>
        <w:tab/>
      </w:r>
      <w:r w:rsidRPr="0088773A">
        <w:rPr>
          <w:color w:val="000000"/>
          <w:spacing w:val="-6"/>
        </w:rPr>
        <w:tab/>
      </w:r>
      <w:r w:rsidRPr="0088773A">
        <w:rPr>
          <w:color w:val="000000"/>
          <w:spacing w:val="-6"/>
        </w:rPr>
        <w:tab/>
      </w:r>
      <w:r w:rsidRPr="0088773A">
        <w:rPr>
          <w:color w:val="000000"/>
          <w:spacing w:val="-6"/>
        </w:rPr>
        <w:tab/>
      </w:r>
      <w:r w:rsidRPr="0088773A"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</w:p>
    <w:p w:rsidR="000A1F88" w:rsidRPr="001C29AA" w:rsidRDefault="000A1F88" w:rsidP="00D95835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</w:rPr>
      </w:pPr>
      <w:r w:rsidRPr="001C29AA">
        <w:t>Дата принятия решения:</w:t>
      </w:r>
      <w:r w:rsidRPr="001C29AA">
        <w:rPr>
          <w:color w:val="000000"/>
          <w:spacing w:val="-6"/>
        </w:rPr>
        <w:tab/>
      </w:r>
      <w:r w:rsidRPr="001C29AA">
        <w:rPr>
          <w:color w:val="000000"/>
          <w:spacing w:val="-6"/>
        </w:rPr>
        <w:tab/>
      </w:r>
      <w:r w:rsidRPr="001C29AA">
        <w:rPr>
          <w:color w:val="000000"/>
          <w:spacing w:val="-6"/>
        </w:rPr>
        <w:tab/>
      </w:r>
      <w:r w:rsidRPr="001C29AA">
        <w:rPr>
          <w:color w:val="000000"/>
          <w:spacing w:val="-6"/>
        </w:rPr>
        <w:tab/>
      </w:r>
      <w:r w:rsidRPr="001C29AA">
        <w:rPr>
          <w:color w:val="000000"/>
          <w:spacing w:val="-6"/>
        </w:rPr>
        <w:tab/>
      </w:r>
      <w:r>
        <w:rPr>
          <w:color w:val="000000"/>
          <w:spacing w:val="-6"/>
        </w:rPr>
        <w:t xml:space="preserve">                </w:t>
      </w:r>
      <w:r w:rsidRPr="001C29AA">
        <w:rPr>
          <w:color w:val="000000"/>
          <w:spacing w:val="-6"/>
        </w:rPr>
        <w:t xml:space="preserve">Дата подписания </w:t>
      </w:r>
    </w:p>
    <w:p w:rsidR="000A1F88" w:rsidRPr="001C29AA" w:rsidRDefault="000A1F88" w:rsidP="00D95835">
      <w:pPr>
        <w:jc w:val="both"/>
      </w:pPr>
      <w:r w:rsidRPr="001C29AA">
        <w:rPr>
          <w:color w:val="000000"/>
          <w:spacing w:val="-6"/>
        </w:rPr>
        <w:t>«</w:t>
      </w:r>
      <w:r>
        <w:rPr>
          <w:color w:val="000000"/>
          <w:spacing w:val="-6"/>
        </w:rPr>
        <w:t>21</w:t>
      </w:r>
      <w:r w:rsidRPr="001C29AA">
        <w:rPr>
          <w:color w:val="000000"/>
          <w:spacing w:val="-6"/>
        </w:rPr>
        <w:t>»</w:t>
      </w:r>
      <w:r>
        <w:rPr>
          <w:color w:val="000000"/>
          <w:spacing w:val="-6"/>
        </w:rPr>
        <w:t xml:space="preserve"> июня </w:t>
      </w:r>
      <w:r w:rsidRPr="001C29AA">
        <w:rPr>
          <w:color w:val="000000"/>
          <w:spacing w:val="-6"/>
        </w:rPr>
        <w:t xml:space="preserve">2018 г.                                                           </w:t>
      </w:r>
      <w:r>
        <w:rPr>
          <w:color w:val="000000"/>
          <w:spacing w:val="-6"/>
        </w:rPr>
        <w:t xml:space="preserve">                               </w:t>
      </w:r>
      <w:r w:rsidRPr="001C29AA">
        <w:t xml:space="preserve"> </w:t>
      </w:r>
      <w:r>
        <w:t xml:space="preserve">     </w:t>
      </w:r>
      <w:r w:rsidRPr="00446E06">
        <w:t>«25» июня 2018 г.</w:t>
      </w:r>
    </w:p>
    <w:p w:rsidR="000A1F88" w:rsidRPr="005B2B52" w:rsidRDefault="000A1F88" w:rsidP="00D95835"/>
    <w:sectPr w:rsidR="000A1F88" w:rsidRPr="005B2B52" w:rsidSect="00E915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F88" w:rsidRDefault="000A1F88">
      <w:r>
        <w:separator/>
      </w:r>
    </w:p>
  </w:endnote>
  <w:endnote w:type="continuationSeparator" w:id="0">
    <w:p w:rsidR="000A1F88" w:rsidRDefault="000A1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F88" w:rsidRDefault="000A1F88">
      <w:r>
        <w:separator/>
      </w:r>
    </w:p>
  </w:footnote>
  <w:footnote w:type="continuationSeparator" w:id="0">
    <w:p w:rsidR="000A1F88" w:rsidRDefault="000A1F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606E"/>
    <w:rsid w:val="00013AE1"/>
    <w:rsid w:val="000140D5"/>
    <w:rsid w:val="00014868"/>
    <w:rsid w:val="00014953"/>
    <w:rsid w:val="00014ECA"/>
    <w:rsid w:val="00014FA6"/>
    <w:rsid w:val="000155E8"/>
    <w:rsid w:val="0001595F"/>
    <w:rsid w:val="0001641B"/>
    <w:rsid w:val="00016BD9"/>
    <w:rsid w:val="00020FEE"/>
    <w:rsid w:val="00024DD9"/>
    <w:rsid w:val="000265D8"/>
    <w:rsid w:val="00026CE3"/>
    <w:rsid w:val="00027B01"/>
    <w:rsid w:val="000301A2"/>
    <w:rsid w:val="00030428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03A9"/>
    <w:rsid w:val="00040F5A"/>
    <w:rsid w:val="00041198"/>
    <w:rsid w:val="0004259B"/>
    <w:rsid w:val="0004410A"/>
    <w:rsid w:val="0004556A"/>
    <w:rsid w:val="000458A6"/>
    <w:rsid w:val="00051F1B"/>
    <w:rsid w:val="00053E7D"/>
    <w:rsid w:val="0005444D"/>
    <w:rsid w:val="00054C10"/>
    <w:rsid w:val="00055B69"/>
    <w:rsid w:val="00057AFD"/>
    <w:rsid w:val="00060513"/>
    <w:rsid w:val="00061432"/>
    <w:rsid w:val="0006331E"/>
    <w:rsid w:val="0006434C"/>
    <w:rsid w:val="0006448B"/>
    <w:rsid w:val="00066398"/>
    <w:rsid w:val="00066D6E"/>
    <w:rsid w:val="00071287"/>
    <w:rsid w:val="0007140D"/>
    <w:rsid w:val="000739BC"/>
    <w:rsid w:val="00076846"/>
    <w:rsid w:val="00076CC7"/>
    <w:rsid w:val="00076DC0"/>
    <w:rsid w:val="00077471"/>
    <w:rsid w:val="00077475"/>
    <w:rsid w:val="000779ED"/>
    <w:rsid w:val="00077DA5"/>
    <w:rsid w:val="0008062E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7B5"/>
    <w:rsid w:val="00096216"/>
    <w:rsid w:val="000978F8"/>
    <w:rsid w:val="000A1F88"/>
    <w:rsid w:val="000A2FD1"/>
    <w:rsid w:val="000A5538"/>
    <w:rsid w:val="000A578F"/>
    <w:rsid w:val="000A5CB5"/>
    <w:rsid w:val="000A646F"/>
    <w:rsid w:val="000A673B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BC1"/>
    <w:rsid w:val="000C109B"/>
    <w:rsid w:val="000C1B5D"/>
    <w:rsid w:val="000C1DCF"/>
    <w:rsid w:val="000C205E"/>
    <w:rsid w:val="000C2A30"/>
    <w:rsid w:val="000C31CD"/>
    <w:rsid w:val="000C7D5B"/>
    <w:rsid w:val="000D193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8C"/>
    <w:rsid w:val="000E2396"/>
    <w:rsid w:val="000E2551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660D"/>
    <w:rsid w:val="000F7534"/>
    <w:rsid w:val="00100232"/>
    <w:rsid w:val="001006D1"/>
    <w:rsid w:val="0010206B"/>
    <w:rsid w:val="0010272D"/>
    <w:rsid w:val="00103C31"/>
    <w:rsid w:val="00103DE8"/>
    <w:rsid w:val="00105B40"/>
    <w:rsid w:val="00106B2B"/>
    <w:rsid w:val="00111300"/>
    <w:rsid w:val="00111355"/>
    <w:rsid w:val="00111490"/>
    <w:rsid w:val="00112D77"/>
    <w:rsid w:val="00112F7B"/>
    <w:rsid w:val="0011329B"/>
    <w:rsid w:val="00113F69"/>
    <w:rsid w:val="00114231"/>
    <w:rsid w:val="00114DF6"/>
    <w:rsid w:val="001158A9"/>
    <w:rsid w:val="00115D65"/>
    <w:rsid w:val="00116212"/>
    <w:rsid w:val="0011733C"/>
    <w:rsid w:val="00117F48"/>
    <w:rsid w:val="0012012F"/>
    <w:rsid w:val="00121961"/>
    <w:rsid w:val="001224B3"/>
    <w:rsid w:val="00122ABD"/>
    <w:rsid w:val="0012337F"/>
    <w:rsid w:val="00124058"/>
    <w:rsid w:val="0012418D"/>
    <w:rsid w:val="0012539C"/>
    <w:rsid w:val="001259F5"/>
    <w:rsid w:val="00125AC4"/>
    <w:rsid w:val="001261C0"/>
    <w:rsid w:val="00126824"/>
    <w:rsid w:val="00126FB0"/>
    <w:rsid w:val="00130464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56954"/>
    <w:rsid w:val="00160F10"/>
    <w:rsid w:val="0016207E"/>
    <w:rsid w:val="001624CF"/>
    <w:rsid w:val="001624D3"/>
    <w:rsid w:val="001627BD"/>
    <w:rsid w:val="00164FC0"/>
    <w:rsid w:val="0016608C"/>
    <w:rsid w:val="00166C49"/>
    <w:rsid w:val="00167C5B"/>
    <w:rsid w:val="00175684"/>
    <w:rsid w:val="00176EDA"/>
    <w:rsid w:val="00177079"/>
    <w:rsid w:val="00177867"/>
    <w:rsid w:val="001778C1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97BB2"/>
    <w:rsid w:val="001A57CB"/>
    <w:rsid w:val="001A67FF"/>
    <w:rsid w:val="001A77CF"/>
    <w:rsid w:val="001A7BF4"/>
    <w:rsid w:val="001B09E1"/>
    <w:rsid w:val="001B3190"/>
    <w:rsid w:val="001B62B7"/>
    <w:rsid w:val="001B6E7C"/>
    <w:rsid w:val="001B7FC5"/>
    <w:rsid w:val="001C23D1"/>
    <w:rsid w:val="001C29AA"/>
    <w:rsid w:val="001C3F3C"/>
    <w:rsid w:val="001C744B"/>
    <w:rsid w:val="001D0399"/>
    <w:rsid w:val="001D1190"/>
    <w:rsid w:val="001D3B50"/>
    <w:rsid w:val="001D570E"/>
    <w:rsid w:val="001D6517"/>
    <w:rsid w:val="001D7F63"/>
    <w:rsid w:val="001E29ED"/>
    <w:rsid w:val="001E3290"/>
    <w:rsid w:val="001E379E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1F707D"/>
    <w:rsid w:val="00200457"/>
    <w:rsid w:val="00200AC2"/>
    <w:rsid w:val="0020256F"/>
    <w:rsid w:val="002028CC"/>
    <w:rsid w:val="00203433"/>
    <w:rsid w:val="00204315"/>
    <w:rsid w:val="00206AFD"/>
    <w:rsid w:val="00206C4A"/>
    <w:rsid w:val="0020733F"/>
    <w:rsid w:val="00210973"/>
    <w:rsid w:val="00212FB4"/>
    <w:rsid w:val="00213040"/>
    <w:rsid w:val="0021417F"/>
    <w:rsid w:val="0021437A"/>
    <w:rsid w:val="00215DA4"/>
    <w:rsid w:val="002176F1"/>
    <w:rsid w:val="00217B67"/>
    <w:rsid w:val="00217BA1"/>
    <w:rsid w:val="00220E24"/>
    <w:rsid w:val="002215BA"/>
    <w:rsid w:val="00221E13"/>
    <w:rsid w:val="002245B4"/>
    <w:rsid w:val="00224A97"/>
    <w:rsid w:val="00230475"/>
    <w:rsid w:val="00230899"/>
    <w:rsid w:val="002312D7"/>
    <w:rsid w:val="00235139"/>
    <w:rsid w:val="00235656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2B5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434"/>
    <w:rsid w:val="002859F3"/>
    <w:rsid w:val="00286D93"/>
    <w:rsid w:val="00287B6B"/>
    <w:rsid w:val="00287BCE"/>
    <w:rsid w:val="00287FC4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11C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095D"/>
    <w:rsid w:val="002D1A2A"/>
    <w:rsid w:val="002D48A2"/>
    <w:rsid w:val="002D696E"/>
    <w:rsid w:val="002E3180"/>
    <w:rsid w:val="002E5AB7"/>
    <w:rsid w:val="002E688C"/>
    <w:rsid w:val="002F2583"/>
    <w:rsid w:val="002F30E0"/>
    <w:rsid w:val="002F500B"/>
    <w:rsid w:val="002F5751"/>
    <w:rsid w:val="002F724C"/>
    <w:rsid w:val="003006D4"/>
    <w:rsid w:val="003018D6"/>
    <w:rsid w:val="00303456"/>
    <w:rsid w:val="00303AFE"/>
    <w:rsid w:val="003070D3"/>
    <w:rsid w:val="00311AA3"/>
    <w:rsid w:val="00313361"/>
    <w:rsid w:val="00316CFD"/>
    <w:rsid w:val="00317026"/>
    <w:rsid w:val="003175A9"/>
    <w:rsid w:val="00317B94"/>
    <w:rsid w:val="00317D1D"/>
    <w:rsid w:val="00320300"/>
    <w:rsid w:val="003218AE"/>
    <w:rsid w:val="003226E6"/>
    <w:rsid w:val="00322715"/>
    <w:rsid w:val="0032632B"/>
    <w:rsid w:val="00326402"/>
    <w:rsid w:val="00326762"/>
    <w:rsid w:val="003269FF"/>
    <w:rsid w:val="003311A4"/>
    <w:rsid w:val="00331647"/>
    <w:rsid w:val="00331989"/>
    <w:rsid w:val="0033295D"/>
    <w:rsid w:val="0033424C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0B4"/>
    <w:rsid w:val="00350DAE"/>
    <w:rsid w:val="00350E92"/>
    <w:rsid w:val="00351940"/>
    <w:rsid w:val="0035457F"/>
    <w:rsid w:val="003545F2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50D"/>
    <w:rsid w:val="00366E42"/>
    <w:rsid w:val="00373895"/>
    <w:rsid w:val="00373E87"/>
    <w:rsid w:val="00374493"/>
    <w:rsid w:val="00374958"/>
    <w:rsid w:val="00375141"/>
    <w:rsid w:val="003766D1"/>
    <w:rsid w:val="00377513"/>
    <w:rsid w:val="00377B2E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3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4C1D"/>
    <w:rsid w:val="003A586D"/>
    <w:rsid w:val="003A5976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77C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53EC"/>
    <w:rsid w:val="003D61BA"/>
    <w:rsid w:val="003D69F9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2355"/>
    <w:rsid w:val="003F3092"/>
    <w:rsid w:val="003F33A1"/>
    <w:rsid w:val="003F401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1936"/>
    <w:rsid w:val="00435542"/>
    <w:rsid w:val="00435D4A"/>
    <w:rsid w:val="00436D4F"/>
    <w:rsid w:val="0044057E"/>
    <w:rsid w:val="00440A3C"/>
    <w:rsid w:val="00440C5B"/>
    <w:rsid w:val="00440DAC"/>
    <w:rsid w:val="00442FBB"/>
    <w:rsid w:val="00443475"/>
    <w:rsid w:val="0044590E"/>
    <w:rsid w:val="0044668B"/>
    <w:rsid w:val="00446E06"/>
    <w:rsid w:val="00447B82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4984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5FC"/>
    <w:rsid w:val="00495396"/>
    <w:rsid w:val="004965DF"/>
    <w:rsid w:val="004965EC"/>
    <w:rsid w:val="00497409"/>
    <w:rsid w:val="00497D17"/>
    <w:rsid w:val="004A0EBE"/>
    <w:rsid w:val="004A2AB6"/>
    <w:rsid w:val="004A3E7A"/>
    <w:rsid w:val="004A628C"/>
    <w:rsid w:val="004B0E73"/>
    <w:rsid w:val="004B1647"/>
    <w:rsid w:val="004B2703"/>
    <w:rsid w:val="004B4422"/>
    <w:rsid w:val="004B54D5"/>
    <w:rsid w:val="004B56B7"/>
    <w:rsid w:val="004B5728"/>
    <w:rsid w:val="004C057D"/>
    <w:rsid w:val="004C1615"/>
    <w:rsid w:val="004C5324"/>
    <w:rsid w:val="004C5353"/>
    <w:rsid w:val="004C578F"/>
    <w:rsid w:val="004D020A"/>
    <w:rsid w:val="004D02CF"/>
    <w:rsid w:val="004D1251"/>
    <w:rsid w:val="004D1795"/>
    <w:rsid w:val="004D1F72"/>
    <w:rsid w:val="004D3B59"/>
    <w:rsid w:val="004D3DC9"/>
    <w:rsid w:val="004D6056"/>
    <w:rsid w:val="004D6337"/>
    <w:rsid w:val="004D6FA0"/>
    <w:rsid w:val="004D7AFB"/>
    <w:rsid w:val="004E1C63"/>
    <w:rsid w:val="004E36B0"/>
    <w:rsid w:val="004E3EB2"/>
    <w:rsid w:val="004E4465"/>
    <w:rsid w:val="004E46C5"/>
    <w:rsid w:val="004E4CB3"/>
    <w:rsid w:val="004E4FA5"/>
    <w:rsid w:val="004E5B7A"/>
    <w:rsid w:val="004E7C6F"/>
    <w:rsid w:val="004F13EF"/>
    <w:rsid w:val="004F19D5"/>
    <w:rsid w:val="004F24B6"/>
    <w:rsid w:val="004F28FE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3210"/>
    <w:rsid w:val="00513371"/>
    <w:rsid w:val="00513C15"/>
    <w:rsid w:val="0051412D"/>
    <w:rsid w:val="005145E5"/>
    <w:rsid w:val="0051498D"/>
    <w:rsid w:val="00514A91"/>
    <w:rsid w:val="00516D04"/>
    <w:rsid w:val="005172D6"/>
    <w:rsid w:val="00517351"/>
    <w:rsid w:val="00521C98"/>
    <w:rsid w:val="005230F9"/>
    <w:rsid w:val="005235C2"/>
    <w:rsid w:val="00524EAD"/>
    <w:rsid w:val="00525A31"/>
    <w:rsid w:val="00525A57"/>
    <w:rsid w:val="00525E02"/>
    <w:rsid w:val="00525E90"/>
    <w:rsid w:val="00526408"/>
    <w:rsid w:val="00527282"/>
    <w:rsid w:val="00527D56"/>
    <w:rsid w:val="00530B67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BCF"/>
    <w:rsid w:val="00553183"/>
    <w:rsid w:val="005550C7"/>
    <w:rsid w:val="005555C8"/>
    <w:rsid w:val="0055636D"/>
    <w:rsid w:val="00562513"/>
    <w:rsid w:val="00562871"/>
    <w:rsid w:val="00565118"/>
    <w:rsid w:val="005651EA"/>
    <w:rsid w:val="005655E3"/>
    <w:rsid w:val="00565755"/>
    <w:rsid w:val="005665DB"/>
    <w:rsid w:val="0057003D"/>
    <w:rsid w:val="005705BE"/>
    <w:rsid w:val="00572AF2"/>
    <w:rsid w:val="00572ED6"/>
    <w:rsid w:val="00575CD0"/>
    <w:rsid w:val="00577850"/>
    <w:rsid w:val="00581A3B"/>
    <w:rsid w:val="00581EAB"/>
    <w:rsid w:val="0058209B"/>
    <w:rsid w:val="00582D66"/>
    <w:rsid w:val="0058370F"/>
    <w:rsid w:val="005852EC"/>
    <w:rsid w:val="005856C1"/>
    <w:rsid w:val="00586714"/>
    <w:rsid w:val="0058700D"/>
    <w:rsid w:val="00592695"/>
    <w:rsid w:val="00595D92"/>
    <w:rsid w:val="005A0FB3"/>
    <w:rsid w:val="005A1BA0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590C"/>
    <w:rsid w:val="005C73F6"/>
    <w:rsid w:val="005D027E"/>
    <w:rsid w:val="005D1514"/>
    <w:rsid w:val="005D165C"/>
    <w:rsid w:val="005D2000"/>
    <w:rsid w:val="005D3AA2"/>
    <w:rsid w:val="005D4F5B"/>
    <w:rsid w:val="005D6272"/>
    <w:rsid w:val="005E1A69"/>
    <w:rsid w:val="005E27DC"/>
    <w:rsid w:val="005E4EE9"/>
    <w:rsid w:val="005E5384"/>
    <w:rsid w:val="005E60F9"/>
    <w:rsid w:val="005E6B97"/>
    <w:rsid w:val="005E6D52"/>
    <w:rsid w:val="005E6D98"/>
    <w:rsid w:val="005E744C"/>
    <w:rsid w:val="005E793B"/>
    <w:rsid w:val="005E7CC0"/>
    <w:rsid w:val="005F0271"/>
    <w:rsid w:val="005F2041"/>
    <w:rsid w:val="005F217C"/>
    <w:rsid w:val="005F29A7"/>
    <w:rsid w:val="005F2E76"/>
    <w:rsid w:val="005F6F59"/>
    <w:rsid w:val="005F7C8E"/>
    <w:rsid w:val="00601079"/>
    <w:rsid w:val="00604E33"/>
    <w:rsid w:val="00607089"/>
    <w:rsid w:val="006074C1"/>
    <w:rsid w:val="00610953"/>
    <w:rsid w:val="00611ADB"/>
    <w:rsid w:val="006131CC"/>
    <w:rsid w:val="006158B8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398"/>
    <w:rsid w:val="00626603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6C7C"/>
    <w:rsid w:val="00637721"/>
    <w:rsid w:val="00637845"/>
    <w:rsid w:val="0064063A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53B6"/>
    <w:rsid w:val="00665EBF"/>
    <w:rsid w:val="006660D5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675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49AB"/>
    <w:rsid w:val="0069520C"/>
    <w:rsid w:val="00695817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B40"/>
    <w:rsid w:val="006C11C4"/>
    <w:rsid w:val="006C1335"/>
    <w:rsid w:val="006C1732"/>
    <w:rsid w:val="006C1EEC"/>
    <w:rsid w:val="006C2148"/>
    <w:rsid w:val="006C5FEB"/>
    <w:rsid w:val="006C6BC7"/>
    <w:rsid w:val="006C78CC"/>
    <w:rsid w:val="006C7FB5"/>
    <w:rsid w:val="006D011C"/>
    <w:rsid w:val="006D01B1"/>
    <w:rsid w:val="006D1FAF"/>
    <w:rsid w:val="006D30D4"/>
    <w:rsid w:val="006D3455"/>
    <w:rsid w:val="006D35AF"/>
    <w:rsid w:val="006D3FAE"/>
    <w:rsid w:val="006D5563"/>
    <w:rsid w:val="006D6752"/>
    <w:rsid w:val="006D7568"/>
    <w:rsid w:val="006D7A3A"/>
    <w:rsid w:val="006E01AB"/>
    <w:rsid w:val="006E1016"/>
    <w:rsid w:val="006E1839"/>
    <w:rsid w:val="006E1A74"/>
    <w:rsid w:val="006E1E19"/>
    <w:rsid w:val="006E1E75"/>
    <w:rsid w:val="006E30CE"/>
    <w:rsid w:val="006E4252"/>
    <w:rsid w:val="006E44C0"/>
    <w:rsid w:val="006E58C3"/>
    <w:rsid w:val="006E5A80"/>
    <w:rsid w:val="006F0089"/>
    <w:rsid w:val="006F2132"/>
    <w:rsid w:val="006F314E"/>
    <w:rsid w:val="006F3806"/>
    <w:rsid w:val="006F4110"/>
    <w:rsid w:val="006F4326"/>
    <w:rsid w:val="006F4854"/>
    <w:rsid w:val="006F602A"/>
    <w:rsid w:val="006F628B"/>
    <w:rsid w:val="006F6EA0"/>
    <w:rsid w:val="007001BA"/>
    <w:rsid w:val="00700819"/>
    <w:rsid w:val="007025E6"/>
    <w:rsid w:val="007026A1"/>
    <w:rsid w:val="007044F3"/>
    <w:rsid w:val="007044FA"/>
    <w:rsid w:val="007057B9"/>
    <w:rsid w:val="0070766C"/>
    <w:rsid w:val="0071028B"/>
    <w:rsid w:val="00710EB8"/>
    <w:rsid w:val="00711563"/>
    <w:rsid w:val="00711611"/>
    <w:rsid w:val="0071287B"/>
    <w:rsid w:val="00713430"/>
    <w:rsid w:val="007134E8"/>
    <w:rsid w:val="00714013"/>
    <w:rsid w:val="0071454C"/>
    <w:rsid w:val="007158AC"/>
    <w:rsid w:val="00720A37"/>
    <w:rsid w:val="00721476"/>
    <w:rsid w:val="007242C8"/>
    <w:rsid w:val="00724F5C"/>
    <w:rsid w:val="00724FA1"/>
    <w:rsid w:val="007250A0"/>
    <w:rsid w:val="00725595"/>
    <w:rsid w:val="00725807"/>
    <w:rsid w:val="00725A2B"/>
    <w:rsid w:val="00730D4A"/>
    <w:rsid w:val="0073365E"/>
    <w:rsid w:val="007364B9"/>
    <w:rsid w:val="007364E5"/>
    <w:rsid w:val="00736C25"/>
    <w:rsid w:val="00736CD6"/>
    <w:rsid w:val="00736DB5"/>
    <w:rsid w:val="007422E2"/>
    <w:rsid w:val="00743A4F"/>
    <w:rsid w:val="00743E94"/>
    <w:rsid w:val="00744803"/>
    <w:rsid w:val="00750F8F"/>
    <w:rsid w:val="007522A9"/>
    <w:rsid w:val="007523D0"/>
    <w:rsid w:val="007534D7"/>
    <w:rsid w:val="0075365B"/>
    <w:rsid w:val="00754E92"/>
    <w:rsid w:val="00756F47"/>
    <w:rsid w:val="0075714D"/>
    <w:rsid w:val="0075756D"/>
    <w:rsid w:val="0076135E"/>
    <w:rsid w:val="007632A5"/>
    <w:rsid w:val="007639E7"/>
    <w:rsid w:val="00764AD6"/>
    <w:rsid w:val="00770D3E"/>
    <w:rsid w:val="00770F5A"/>
    <w:rsid w:val="00771580"/>
    <w:rsid w:val="0077191B"/>
    <w:rsid w:val="00771CB8"/>
    <w:rsid w:val="0077297D"/>
    <w:rsid w:val="00772BD8"/>
    <w:rsid w:val="00773286"/>
    <w:rsid w:val="00773F5F"/>
    <w:rsid w:val="007753EF"/>
    <w:rsid w:val="00777B96"/>
    <w:rsid w:val="0078078F"/>
    <w:rsid w:val="007820A7"/>
    <w:rsid w:val="007837BE"/>
    <w:rsid w:val="00784F81"/>
    <w:rsid w:val="00785F73"/>
    <w:rsid w:val="00786578"/>
    <w:rsid w:val="00786BDF"/>
    <w:rsid w:val="00790160"/>
    <w:rsid w:val="00791082"/>
    <w:rsid w:val="007915CF"/>
    <w:rsid w:val="00791F4C"/>
    <w:rsid w:val="007941F4"/>
    <w:rsid w:val="007A0E0B"/>
    <w:rsid w:val="007A1FCC"/>
    <w:rsid w:val="007A234B"/>
    <w:rsid w:val="007A294E"/>
    <w:rsid w:val="007A37CE"/>
    <w:rsid w:val="007A4BC9"/>
    <w:rsid w:val="007A59AD"/>
    <w:rsid w:val="007A5A11"/>
    <w:rsid w:val="007A735E"/>
    <w:rsid w:val="007A7763"/>
    <w:rsid w:val="007A7D52"/>
    <w:rsid w:val="007B0298"/>
    <w:rsid w:val="007B2563"/>
    <w:rsid w:val="007B3655"/>
    <w:rsid w:val="007B3733"/>
    <w:rsid w:val="007B39F7"/>
    <w:rsid w:val="007B3C47"/>
    <w:rsid w:val="007B4492"/>
    <w:rsid w:val="007B45A9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0E1"/>
    <w:rsid w:val="007C2578"/>
    <w:rsid w:val="007C71E7"/>
    <w:rsid w:val="007D0BAB"/>
    <w:rsid w:val="007D16B2"/>
    <w:rsid w:val="007D3272"/>
    <w:rsid w:val="007D4651"/>
    <w:rsid w:val="007D4674"/>
    <w:rsid w:val="007D5966"/>
    <w:rsid w:val="007D781F"/>
    <w:rsid w:val="007E2B85"/>
    <w:rsid w:val="007E3C9F"/>
    <w:rsid w:val="007E4D66"/>
    <w:rsid w:val="007E5CB6"/>
    <w:rsid w:val="007E665E"/>
    <w:rsid w:val="007E7358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089"/>
    <w:rsid w:val="007F765B"/>
    <w:rsid w:val="007F7DBA"/>
    <w:rsid w:val="008009A8"/>
    <w:rsid w:val="0080251D"/>
    <w:rsid w:val="008028FC"/>
    <w:rsid w:val="00802E63"/>
    <w:rsid w:val="00805EEA"/>
    <w:rsid w:val="00806894"/>
    <w:rsid w:val="0081078B"/>
    <w:rsid w:val="008110A6"/>
    <w:rsid w:val="00812304"/>
    <w:rsid w:val="00812B50"/>
    <w:rsid w:val="00813E20"/>
    <w:rsid w:val="008145DA"/>
    <w:rsid w:val="008146DC"/>
    <w:rsid w:val="00814942"/>
    <w:rsid w:val="00815EBA"/>
    <w:rsid w:val="0082120F"/>
    <w:rsid w:val="00824D9A"/>
    <w:rsid w:val="008259C1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2529"/>
    <w:rsid w:val="00874D2A"/>
    <w:rsid w:val="00875843"/>
    <w:rsid w:val="00876301"/>
    <w:rsid w:val="00876A57"/>
    <w:rsid w:val="00876DBB"/>
    <w:rsid w:val="008772B1"/>
    <w:rsid w:val="008808AB"/>
    <w:rsid w:val="008821F9"/>
    <w:rsid w:val="0088290E"/>
    <w:rsid w:val="0088345C"/>
    <w:rsid w:val="00883F52"/>
    <w:rsid w:val="00886BBB"/>
    <w:rsid w:val="0088773A"/>
    <w:rsid w:val="00890622"/>
    <w:rsid w:val="008927C8"/>
    <w:rsid w:val="008936C5"/>
    <w:rsid w:val="008938F0"/>
    <w:rsid w:val="00893EE6"/>
    <w:rsid w:val="00897CCE"/>
    <w:rsid w:val="008A2587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1A60"/>
    <w:rsid w:val="008C26BE"/>
    <w:rsid w:val="008C5164"/>
    <w:rsid w:val="008C5BDC"/>
    <w:rsid w:val="008C612D"/>
    <w:rsid w:val="008C688B"/>
    <w:rsid w:val="008C6C55"/>
    <w:rsid w:val="008D0158"/>
    <w:rsid w:val="008D02C3"/>
    <w:rsid w:val="008D13E7"/>
    <w:rsid w:val="008D226A"/>
    <w:rsid w:val="008D3703"/>
    <w:rsid w:val="008D3806"/>
    <w:rsid w:val="008D5C07"/>
    <w:rsid w:val="008D5F1A"/>
    <w:rsid w:val="008D7A77"/>
    <w:rsid w:val="008E33DF"/>
    <w:rsid w:val="008E48AE"/>
    <w:rsid w:val="008F168A"/>
    <w:rsid w:val="008F177E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3E22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47"/>
    <w:rsid w:val="00932D6C"/>
    <w:rsid w:val="00932DF7"/>
    <w:rsid w:val="00934532"/>
    <w:rsid w:val="00934E62"/>
    <w:rsid w:val="009361E3"/>
    <w:rsid w:val="0093634B"/>
    <w:rsid w:val="009365A1"/>
    <w:rsid w:val="00937011"/>
    <w:rsid w:val="00937530"/>
    <w:rsid w:val="00937B0B"/>
    <w:rsid w:val="0094047B"/>
    <w:rsid w:val="00940765"/>
    <w:rsid w:val="00940F16"/>
    <w:rsid w:val="0094332F"/>
    <w:rsid w:val="00943C1E"/>
    <w:rsid w:val="00944987"/>
    <w:rsid w:val="0094520E"/>
    <w:rsid w:val="00946686"/>
    <w:rsid w:val="00947219"/>
    <w:rsid w:val="00950EC6"/>
    <w:rsid w:val="009519FD"/>
    <w:rsid w:val="00951E76"/>
    <w:rsid w:val="00952274"/>
    <w:rsid w:val="009529D9"/>
    <w:rsid w:val="00953224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582C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05B6"/>
    <w:rsid w:val="00990D85"/>
    <w:rsid w:val="00991499"/>
    <w:rsid w:val="00994DE5"/>
    <w:rsid w:val="009956D8"/>
    <w:rsid w:val="00996FAB"/>
    <w:rsid w:val="009A14DF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B9B"/>
    <w:rsid w:val="009C5C02"/>
    <w:rsid w:val="009C62B3"/>
    <w:rsid w:val="009C6714"/>
    <w:rsid w:val="009C7236"/>
    <w:rsid w:val="009C7BAA"/>
    <w:rsid w:val="009D1430"/>
    <w:rsid w:val="009D1B89"/>
    <w:rsid w:val="009D1FA7"/>
    <w:rsid w:val="009D201B"/>
    <w:rsid w:val="009D2C2A"/>
    <w:rsid w:val="009D4766"/>
    <w:rsid w:val="009D6445"/>
    <w:rsid w:val="009D689A"/>
    <w:rsid w:val="009E09A7"/>
    <w:rsid w:val="009E1B79"/>
    <w:rsid w:val="009E2641"/>
    <w:rsid w:val="009E2B6F"/>
    <w:rsid w:val="009E3AF5"/>
    <w:rsid w:val="009E4E1C"/>
    <w:rsid w:val="009E59B5"/>
    <w:rsid w:val="009E629A"/>
    <w:rsid w:val="009E692D"/>
    <w:rsid w:val="009E6A7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0929"/>
    <w:rsid w:val="00A009D4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6A93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44D"/>
    <w:rsid w:val="00A37A37"/>
    <w:rsid w:val="00A4013C"/>
    <w:rsid w:val="00A41005"/>
    <w:rsid w:val="00A422F8"/>
    <w:rsid w:val="00A42F66"/>
    <w:rsid w:val="00A46713"/>
    <w:rsid w:val="00A47FD9"/>
    <w:rsid w:val="00A524DE"/>
    <w:rsid w:val="00A53112"/>
    <w:rsid w:val="00A538D1"/>
    <w:rsid w:val="00A54698"/>
    <w:rsid w:val="00A55199"/>
    <w:rsid w:val="00A5629E"/>
    <w:rsid w:val="00A562E0"/>
    <w:rsid w:val="00A57473"/>
    <w:rsid w:val="00A57535"/>
    <w:rsid w:val="00A578F3"/>
    <w:rsid w:val="00A57905"/>
    <w:rsid w:val="00A60410"/>
    <w:rsid w:val="00A6067A"/>
    <w:rsid w:val="00A61D5F"/>
    <w:rsid w:val="00A623F5"/>
    <w:rsid w:val="00A65C90"/>
    <w:rsid w:val="00A67F7F"/>
    <w:rsid w:val="00A703F9"/>
    <w:rsid w:val="00A70579"/>
    <w:rsid w:val="00A72CBD"/>
    <w:rsid w:val="00A73D41"/>
    <w:rsid w:val="00A7429A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6971"/>
    <w:rsid w:val="00A96F70"/>
    <w:rsid w:val="00A9721E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50F3"/>
    <w:rsid w:val="00AB62C5"/>
    <w:rsid w:val="00AB66D0"/>
    <w:rsid w:val="00AC0C95"/>
    <w:rsid w:val="00AC0D4E"/>
    <w:rsid w:val="00AC1940"/>
    <w:rsid w:val="00AC1AE1"/>
    <w:rsid w:val="00AC20E3"/>
    <w:rsid w:val="00AC273F"/>
    <w:rsid w:val="00AC4C7C"/>
    <w:rsid w:val="00AC4E66"/>
    <w:rsid w:val="00AC5F96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31E6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2819"/>
    <w:rsid w:val="00B10E37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0BE0"/>
    <w:rsid w:val="00B217E6"/>
    <w:rsid w:val="00B2291F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D5"/>
    <w:rsid w:val="00B358E6"/>
    <w:rsid w:val="00B3715F"/>
    <w:rsid w:val="00B37B47"/>
    <w:rsid w:val="00B423BB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75EDD"/>
    <w:rsid w:val="00B80045"/>
    <w:rsid w:val="00B803D8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3C7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17D1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44A2"/>
    <w:rsid w:val="00C17193"/>
    <w:rsid w:val="00C17750"/>
    <w:rsid w:val="00C17F4C"/>
    <w:rsid w:val="00C22377"/>
    <w:rsid w:val="00C22624"/>
    <w:rsid w:val="00C227EE"/>
    <w:rsid w:val="00C239A8"/>
    <w:rsid w:val="00C24003"/>
    <w:rsid w:val="00C2422A"/>
    <w:rsid w:val="00C27EA8"/>
    <w:rsid w:val="00C27F2F"/>
    <w:rsid w:val="00C30418"/>
    <w:rsid w:val="00C30AC8"/>
    <w:rsid w:val="00C3173E"/>
    <w:rsid w:val="00C31A9B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E69"/>
    <w:rsid w:val="00C54F7D"/>
    <w:rsid w:val="00C566BC"/>
    <w:rsid w:val="00C56747"/>
    <w:rsid w:val="00C5770B"/>
    <w:rsid w:val="00C5797A"/>
    <w:rsid w:val="00C57B29"/>
    <w:rsid w:val="00C6060A"/>
    <w:rsid w:val="00C62C82"/>
    <w:rsid w:val="00C63019"/>
    <w:rsid w:val="00C6486A"/>
    <w:rsid w:val="00C64B69"/>
    <w:rsid w:val="00C64E84"/>
    <w:rsid w:val="00C67B69"/>
    <w:rsid w:val="00C70FBF"/>
    <w:rsid w:val="00C71C97"/>
    <w:rsid w:val="00C7320C"/>
    <w:rsid w:val="00C74032"/>
    <w:rsid w:val="00C74BFA"/>
    <w:rsid w:val="00C75B49"/>
    <w:rsid w:val="00C761BD"/>
    <w:rsid w:val="00C80335"/>
    <w:rsid w:val="00C823F9"/>
    <w:rsid w:val="00C82C29"/>
    <w:rsid w:val="00C8445E"/>
    <w:rsid w:val="00C8600C"/>
    <w:rsid w:val="00C86936"/>
    <w:rsid w:val="00C87364"/>
    <w:rsid w:val="00C923DD"/>
    <w:rsid w:val="00C9457C"/>
    <w:rsid w:val="00C9538F"/>
    <w:rsid w:val="00C97C3A"/>
    <w:rsid w:val="00C97EB9"/>
    <w:rsid w:val="00CA132B"/>
    <w:rsid w:val="00CA2499"/>
    <w:rsid w:val="00CA2E28"/>
    <w:rsid w:val="00CA3645"/>
    <w:rsid w:val="00CA4729"/>
    <w:rsid w:val="00CA49BD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444D"/>
    <w:rsid w:val="00CC6102"/>
    <w:rsid w:val="00CC6330"/>
    <w:rsid w:val="00CC6543"/>
    <w:rsid w:val="00CC6A50"/>
    <w:rsid w:val="00CC7795"/>
    <w:rsid w:val="00CC7F01"/>
    <w:rsid w:val="00CD1196"/>
    <w:rsid w:val="00CD1628"/>
    <w:rsid w:val="00CD17C3"/>
    <w:rsid w:val="00CD191F"/>
    <w:rsid w:val="00CD1D2C"/>
    <w:rsid w:val="00CD253D"/>
    <w:rsid w:val="00CD3FD1"/>
    <w:rsid w:val="00CD5084"/>
    <w:rsid w:val="00CD5768"/>
    <w:rsid w:val="00CD58A2"/>
    <w:rsid w:val="00CD6BBE"/>
    <w:rsid w:val="00CE1C77"/>
    <w:rsid w:val="00CE1E49"/>
    <w:rsid w:val="00CE2529"/>
    <w:rsid w:val="00CE2CAE"/>
    <w:rsid w:val="00CE2DEA"/>
    <w:rsid w:val="00CE37B6"/>
    <w:rsid w:val="00CE52BA"/>
    <w:rsid w:val="00CE59B4"/>
    <w:rsid w:val="00CE5DD3"/>
    <w:rsid w:val="00CE6443"/>
    <w:rsid w:val="00CF0870"/>
    <w:rsid w:val="00CF29A5"/>
    <w:rsid w:val="00CF3BAD"/>
    <w:rsid w:val="00CF49B0"/>
    <w:rsid w:val="00CF6339"/>
    <w:rsid w:val="00CF6629"/>
    <w:rsid w:val="00CF6F39"/>
    <w:rsid w:val="00CF739D"/>
    <w:rsid w:val="00CF798A"/>
    <w:rsid w:val="00D01519"/>
    <w:rsid w:val="00D01881"/>
    <w:rsid w:val="00D028EC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B4C"/>
    <w:rsid w:val="00D11F6D"/>
    <w:rsid w:val="00D127F6"/>
    <w:rsid w:val="00D12FCE"/>
    <w:rsid w:val="00D13210"/>
    <w:rsid w:val="00D14F79"/>
    <w:rsid w:val="00D159F1"/>
    <w:rsid w:val="00D1654F"/>
    <w:rsid w:val="00D169EF"/>
    <w:rsid w:val="00D177C5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35ADE"/>
    <w:rsid w:val="00D41489"/>
    <w:rsid w:val="00D422B9"/>
    <w:rsid w:val="00D42EE3"/>
    <w:rsid w:val="00D43453"/>
    <w:rsid w:val="00D43B89"/>
    <w:rsid w:val="00D43FDB"/>
    <w:rsid w:val="00D4567B"/>
    <w:rsid w:val="00D46C29"/>
    <w:rsid w:val="00D47508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605F"/>
    <w:rsid w:val="00D761AF"/>
    <w:rsid w:val="00D76BE6"/>
    <w:rsid w:val="00D76CA1"/>
    <w:rsid w:val="00D77269"/>
    <w:rsid w:val="00D7752D"/>
    <w:rsid w:val="00D8169D"/>
    <w:rsid w:val="00D85002"/>
    <w:rsid w:val="00D85946"/>
    <w:rsid w:val="00D860AA"/>
    <w:rsid w:val="00D87C4B"/>
    <w:rsid w:val="00D91439"/>
    <w:rsid w:val="00D91CB6"/>
    <w:rsid w:val="00D9360E"/>
    <w:rsid w:val="00D94D4E"/>
    <w:rsid w:val="00D95835"/>
    <w:rsid w:val="00D959E8"/>
    <w:rsid w:val="00D976C5"/>
    <w:rsid w:val="00D97A9D"/>
    <w:rsid w:val="00D97E92"/>
    <w:rsid w:val="00DA0578"/>
    <w:rsid w:val="00DA2B4D"/>
    <w:rsid w:val="00DA3420"/>
    <w:rsid w:val="00DA38B2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C01FF"/>
    <w:rsid w:val="00DC4456"/>
    <w:rsid w:val="00DC7E4B"/>
    <w:rsid w:val="00DD102C"/>
    <w:rsid w:val="00DD46A4"/>
    <w:rsid w:val="00DD5795"/>
    <w:rsid w:val="00DD61DC"/>
    <w:rsid w:val="00DD6EA1"/>
    <w:rsid w:val="00DE0908"/>
    <w:rsid w:val="00DE35A6"/>
    <w:rsid w:val="00DE3DCA"/>
    <w:rsid w:val="00DE685A"/>
    <w:rsid w:val="00DF0499"/>
    <w:rsid w:val="00DF10E3"/>
    <w:rsid w:val="00DF2959"/>
    <w:rsid w:val="00DF2F5A"/>
    <w:rsid w:val="00DF3272"/>
    <w:rsid w:val="00DF53B7"/>
    <w:rsid w:val="00DF72D2"/>
    <w:rsid w:val="00DF733C"/>
    <w:rsid w:val="00DF7525"/>
    <w:rsid w:val="00DF7EC8"/>
    <w:rsid w:val="00E00018"/>
    <w:rsid w:val="00E00AB9"/>
    <w:rsid w:val="00E01882"/>
    <w:rsid w:val="00E05036"/>
    <w:rsid w:val="00E05750"/>
    <w:rsid w:val="00E05D7A"/>
    <w:rsid w:val="00E05FCB"/>
    <w:rsid w:val="00E10ACC"/>
    <w:rsid w:val="00E1201D"/>
    <w:rsid w:val="00E12762"/>
    <w:rsid w:val="00E138AD"/>
    <w:rsid w:val="00E14B76"/>
    <w:rsid w:val="00E152B0"/>
    <w:rsid w:val="00E15659"/>
    <w:rsid w:val="00E15AFA"/>
    <w:rsid w:val="00E16759"/>
    <w:rsid w:val="00E16CFD"/>
    <w:rsid w:val="00E20FDD"/>
    <w:rsid w:val="00E216FE"/>
    <w:rsid w:val="00E22E47"/>
    <w:rsid w:val="00E2306E"/>
    <w:rsid w:val="00E24AAB"/>
    <w:rsid w:val="00E24C0F"/>
    <w:rsid w:val="00E251D5"/>
    <w:rsid w:val="00E2604C"/>
    <w:rsid w:val="00E30F7B"/>
    <w:rsid w:val="00E31498"/>
    <w:rsid w:val="00E31DC0"/>
    <w:rsid w:val="00E32DC5"/>
    <w:rsid w:val="00E3334A"/>
    <w:rsid w:val="00E33F41"/>
    <w:rsid w:val="00E35332"/>
    <w:rsid w:val="00E35767"/>
    <w:rsid w:val="00E369E0"/>
    <w:rsid w:val="00E41644"/>
    <w:rsid w:val="00E42875"/>
    <w:rsid w:val="00E42C04"/>
    <w:rsid w:val="00E43A48"/>
    <w:rsid w:val="00E45613"/>
    <w:rsid w:val="00E45CB0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2A13"/>
    <w:rsid w:val="00E65036"/>
    <w:rsid w:val="00E6696B"/>
    <w:rsid w:val="00E678B3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555F"/>
    <w:rsid w:val="00E85A5D"/>
    <w:rsid w:val="00E86456"/>
    <w:rsid w:val="00E86D29"/>
    <w:rsid w:val="00E878D9"/>
    <w:rsid w:val="00E9091E"/>
    <w:rsid w:val="00E915EA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1A6"/>
    <w:rsid w:val="00EB4E70"/>
    <w:rsid w:val="00EB6650"/>
    <w:rsid w:val="00EB674E"/>
    <w:rsid w:val="00EC1E25"/>
    <w:rsid w:val="00EC3326"/>
    <w:rsid w:val="00EC4387"/>
    <w:rsid w:val="00EC476B"/>
    <w:rsid w:val="00EC5215"/>
    <w:rsid w:val="00EC604F"/>
    <w:rsid w:val="00EC613D"/>
    <w:rsid w:val="00EC642A"/>
    <w:rsid w:val="00EC7C55"/>
    <w:rsid w:val="00ED2A39"/>
    <w:rsid w:val="00ED3132"/>
    <w:rsid w:val="00ED47FB"/>
    <w:rsid w:val="00ED5C0D"/>
    <w:rsid w:val="00ED607F"/>
    <w:rsid w:val="00ED7655"/>
    <w:rsid w:val="00EE0916"/>
    <w:rsid w:val="00EE1D8B"/>
    <w:rsid w:val="00EE27F8"/>
    <w:rsid w:val="00EE3ECB"/>
    <w:rsid w:val="00EE561D"/>
    <w:rsid w:val="00EE57EC"/>
    <w:rsid w:val="00EF2345"/>
    <w:rsid w:val="00EF3FB0"/>
    <w:rsid w:val="00EF5E4F"/>
    <w:rsid w:val="00EF5EE3"/>
    <w:rsid w:val="00EF6D98"/>
    <w:rsid w:val="00F00DB9"/>
    <w:rsid w:val="00F01DD8"/>
    <w:rsid w:val="00F025DC"/>
    <w:rsid w:val="00F034C7"/>
    <w:rsid w:val="00F05710"/>
    <w:rsid w:val="00F06041"/>
    <w:rsid w:val="00F06FDC"/>
    <w:rsid w:val="00F07181"/>
    <w:rsid w:val="00F108E9"/>
    <w:rsid w:val="00F10A5F"/>
    <w:rsid w:val="00F11104"/>
    <w:rsid w:val="00F12778"/>
    <w:rsid w:val="00F127B6"/>
    <w:rsid w:val="00F1311B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1FB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3C60"/>
    <w:rsid w:val="00F5713E"/>
    <w:rsid w:val="00F66702"/>
    <w:rsid w:val="00F66AB5"/>
    <w:rsid w:val="00F67A62"/>
    <w:rsid w:val="00F71003"/>
    <w:rsid w:val="00F71132"/>
    <w:rsid w:val="00F7294B"/>
    <w:rsid w:val="00F729F4"/>
    <w:rsid w:val="00F7494D"/>
    <w:rsid w:val="00F755FB"/>
    <w:rsid w:val="00F756FD"/>
    <w:rsid w:val="00F76F71"/>
    <w:rsid w:val="00F802F7"/>
    <w:rsid w:val="00F80F92"/>
    <w:rsid w:val="00F81992"/>
    <w:rsid w:val="00F81F91"/>
    <w:rsid w:val="00F8257D"/>
    <w:rsid w:val="00F830EF"/>
    <w:rsid w:val="00F84E09"/>
    <w:rsid w:val="00F85C85"/>
    <w:rsid w:val="00F86E36"/>
    <w:rsid w:val="00F87204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5EE2"/>
    <w:rsid w:val="00FB78CE"/>
    <w:rsid w:val="00FC118C"/>
    <w:rsid w:val="00FC15BA"/>
    <w:rsid w:val="00FC2479"/>
    <w:rsid w:val="00FC614E"/>
    <w:rsid w:val="00FC644A"/>
    <w:rsid w:val="00FC7D02"/>
    <w:rsid w:val="00FD07DD"/>
    <w:rsid w:val="00FD0B4E"/>
    <w:rsid w:val="00FD1040"/>
    <w:rsid w:val="00FD23FE"/>
    <w:rsid w:val="00FD3157"/>
    <w:rsid w:val="00FD4350"/>
    <w:rsid w:val="00FD5097"/>
    <w:rsid w:val="00FD5AFC"/>
    <w:rsid w:val="00FD5BF6"/>
    <w:rsid w:val="00FD6103"/>
    <w:rsid w:val="00FD61C5"/>
    <w:rsid w:val="00FD6648"/>
    <w:rsid w:val="00FD77CD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1ED7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A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9A5"/>
    <w:rPr>
      <w:rFonts w:cs="Times New Roman"/>
      <w:sz w:val="16"/>
      <w:szCs w:val="16"/>
    </w:rPr>
  </w:style>
  <w:style w:type="character" w:styleId="Strong">
    <w:name w:val="Strong"/>
    <w:basedOn w:val="DefaultParagraphFont"/>
    <w:uiPriority w:val="99"/>
    <w:qFormat/>
    <w:rsid w:val="00666A1F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66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F29A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9A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66A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9A5"/>
    <w:rPr>
      <w:rFonts w:cs="Times New Roman"/>
      <w:sz w:val="20"/>
      <w:szCs w:val="20"/>
    </w:rPr>
  </w:style>
  <w:style w:type="character" w:styleId="LineNumber">
    <w:name w:val="line number"/>
    <w:basedOn w:val="DefaultParagraphFont"/>
    <w:uiPriority w:val="99"/>
    <w:rsid w:val="00844D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9A5"/>
    <w:rPr>
      <w:rFonts w:cs="Times New Roman"/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17139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12F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29A5"/>
    <w:rPr>
      <w:rFonts w:cs="Times New Roman"/>
      <w:sz w:val="20"/>
      <w:szCs w:val="20"/>
    </w:rPr>
  </w:style>
  <w:style w:type="paragraph" w:customStyle="1" w:styleId="a">
    <w:name w:val="Комментарий"/>
    <w:basedOn w:val="Normal"/>
    <w:next w:val="Normal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Статья"/>
    <w:basedOn w:val="Normal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1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2">
    <w:name w:val="Всегда"/>
    <w:basedOn w:val="Normal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2467</TotalTime>
  <Pages>4</Pages>
  <Words>1703</Words>
  <Characters>9712</Characters>
  <Application>Microsoft Office Outlook</Application>
  <DocSecurity>0</DocSecurity>
  <Lines>0</Lines>
  <Paragraphs>0</Paragraphs>
  <ScaleCrop>false</ScaleCrop>
  <Company>Администрация Советский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FuckYouBill</cp:lastModifiedBy>
  <cp:revision>369</cp:revision>
  <cp:lastPrinted>2018-06-01T07:14:00Z</cp:lastPrinted>
  <dcterms:created xsi:type="dcterms:W3CDTF">2017-06-13T06:43:00Z</dcterms:created>
  <dcterms:modified xsi:type="dcterms:W3CDTF">2018-06-25T07:46:00Z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true</vt:bool>
  </property>
</Properties>
</file>